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7777777" w:rsidR="000E4881" w:rsidRPr="00B00CB2" w:rsidRDefault="000E4881" w:rsidP="000E4881">
      <w:pPr>
        <w:keepNext/>
        <w:jc w:val="center"/>
        <w:rPr>
          <w:b/>
          <w:sz w:val="21"/>
          <w:szCs w:val="21"/>
        </w:rPr>
      </w:pPr>
      <w:bookmarkStart w:id="0" w:name="_Toc497230956"/>
      <w:r w:rsidRPr="00B00CB2">
        <w:rPr>
          <w:b/>
          <w:sz w:val="21"/>
          <w:szCs w:val="21"/>
        </w:rPr>
        <w:t>RÉPUBLIQUE FRANÇAISE</w:t>
      </w:r>
    </w:p>
    <w:p w14:paraId="0B353C40" w14:textId="77777777" w:rsidR="00531A0B" w:rsidRPr="0064100C" w:rsidRDefault="00531A0B" w:rsidP="000E4881">
      <w:pPr>
        <w:jc w:val="center"/>
        <w:rPr>
          <w:szCs w:val="22"/>
        </w:rPr>
      </w:pPr>
    </w:p>
    <w:p w14:paraId="1455238B" w14:textId="77777777" w:rsidR="000E4881" w:rsidRPr="00B00CB2" w:rsidRDefault="0083620C"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94.55pt">
            <v:imagedata r:id="rId8" o:title="LOGO PSUD NOIR"/>
          </v:shape>
        </w:pict>
      </w:r>
    </w:p>
    <w:p w14:paraId="21413921" w14:textId="77777777" w:rsidR="000E4881" w:rsidRPr="0064100C" w:rsidRDefault="000E4881" w:rsidP="000E4881">
      <w:pPr>
        <w:widowControl w:val="0"/>
        <w:rPr>
          <w:szCs w:val="22"/>
        </w:rPr>
      </w:pPr>
    </w:p>
    <w:p w14:paraId="5E397237" w14:textId="77777777" w:rsidR="000E4881" w:rsidRPr="0064100C" w:rsidRDefault="000E4881" w:rsidP="000E4881">
      <w:pPr>
        <w:widowControl w:val="0"/>
        <w:rPr>
          <w:szCs w:val="22"/>
        </w:rPr>
      </w:pPr>
    </w:p>
    <w:p w14:paraId="5CDF8FE8" w14:textId="77777777" w:rsidR="00531A0B" w:rsidRPr="0064100C" w:rsidRDefault="00531A0B" w:rsidP="000E4881">
      <w:pPr>
        <w:widowControl w:val="0"/>
        <w:rPr>
          <w:szCs w:val="22"/>
        </w:rPr>
      </w:pPr>
    </w:p>
    <w:p w14:paraId="07A08EA7" w14:textId="77777777" w:rsidR="000E4881" w:rsidRPr="00B00CB2" w:rsidRDefault="00784143" w:rsidP="000E4881">
      <w:pPr>
        <w:widowControl w:val="0"/>
        <w:rPr>
          <w:szCs w:val="22"/>
        </w:rPr>
      </w:pPr>
      <w:r w:rsidRPr="0064100C">
        <w:rPr>
          <w:szCs w:val="22"/>
        </w:rPr>
        <w:fldChar w:fldCharType="begin"/>
      </w:r>
      <w:r w:rsidRPr="0064100C">
        <w:rPr>
          <w:szCs w:val="22"/>
        </w:rPr>
        <w:instrText xml:space="preserve"> TITLE   \* MERGEFORMAT </w:instrText>
      </w:r>
      <w:r w:rsidRPr="0064100C">
        <w:rPr>
          <w:szCs w:val="22"/>
        </w:rPr>
        <w:fldChar w:fldCharType="end"/>
      </w:r>
    </w:p>
    <w:bookmarkStart w:id="1" w:name="Objet"/>
    <w:p w14:paraId="358D4834" w14:textId="533DC4BB" w:rsidR="000E4881" w:rsidRPr="00B00CB2" w:rsidRDefault="0083620C"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EndPr/>
        <w:sdtContent>
          <w:r w:rsidR="00721FD7" w:rsidRPr="00B00CB2">
            <w:rPr>
              <w:b/>
              <w:sz w:val="27"/>
              <w:szCs w:val="27"/>
            </w:rPr>
            <w:t xml:space="preserve"> </w:t>
          </w:r>
          <w:r w:rsidR="00111CAC" w:rsidRPr="00B00CB2">
            <w:rPr>
              <w:b/>
              <w:sz w:val="27"/>
              <w:szCs w:val="27"/>
            </w:rPr>
            <w:t>ENTRETIEN DES DISPOSITIFS DE RETENUE DES VEHICULES</w:t>
          </w:r>
          <w:r w:rsidR="00E12849" w:rsidRPr="00B00CB2">
            <w:rPr>
              <w:b/>
              <w:sz w:val="27"/>
              <w:szCs w:val="27"/>
            </w:rPr>
            <w:t xml:space="preserve"> SUR LES ROUTES PROVINCIALES GÉRÉES PAR LA SUBDIVISION NORD</w:t>
          </w:r>
        </w:sdtContent>
      </w:sdt>
      <w:bookmarkEnd w:id="1"/>
    </w:p>
    <w:p w14:paraId="1440609B" w14:textId="5988753F" w:rsidR="008C0584" w:rsidRPr="0064100C" w:rsidRDefault="008C0584" w:rsidP="00461AFD">
      <w:pPr>
        <w:widowControl w:val="0"/>
        <w:rPr>
          <w:color w:val="00B050"/>
          <w:szCs w:val="22"/>
        </w:rPr>
      </w:pPr>
    </w:p>
    <w:p w14:paraId="6306CFD8" w14:textId="77777777" w:rsidR="008C0584" w:rsidRPr="0064100C" w:rsidRDefault="008C0584" w:rsidP="00461AFD">
      <w:pPr>
        <w:widowControl w:val="0"/>
        <w:rPr>
          <w:color w:val="00B050"/>
          <w:szCs w:val="22"/>
        </w:rPr>
      </w:pPr>
    </w:p>
    <w:p w14:paraId="1166F284" w14:textId="31A84D93" w:rsidR="00385626" w:rsidRPr="0064100C"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64100C">
        <w:rPr>
          <w:b/>
          <w:spacing w:val="10"/>
          <w:sz w:val="26"/>
          <w:szCs w:val="26"/>
        </w:rPr>
        <w:t>RÈGLEMENT</w:t>
      </w:r>
      <w:r w:rsidR="00385626" w:rsidRPr="0064100C">
        <w:rPr>
          <w:b/>
          <w:spacing w:val="10"/>
          <w:sz w:val="26"/>
          <w:szCs w:val="26"/>
        </w:rPr>
        <w:t xml:space="preserve"> PARTICULIER DE L’APPEL </w:t>
      </w:r>
      <w:r w:rsidR="00721FD7" w:rsidRPr="0064100C">
        <w:rPr>
          <w:b/>
          <w:spacing w:val="10"/>
          <w:sz w:val="26"/>
          <w:szCs w:val="26"/>
        </w:rPr>
        <w:t>PUBLIC A LA CONCURRENCE</w:t>
      </w:r>
    </w:p>
    <w:p w14:paraId="35727ED5" w14:textId="77777777" w:rsidR="00385626" w:rsidRPr="0064100C"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64100C">
        <w:rPr>
          <w:b/>
          <w:spacing w:val="10"/>
          <w:sz w:val="26"/>
          <w:szCs w:val="26"/>
        </w:rPr>
        <w:t>PIÈCE</w:t>
      </w:r>
      <w:r w:rsidR="00A9796A" w:rsidRPr="0064100C">
        <w:rPr>
          <w:b/>
          <w:spacing w:val="10"/>
          <w:sz w:val="26"/>
          <w:szCs w:val="26"/>
        </w:rPr>
        <w:t xml:space="preserve"> N° 0</w:t>
      </w:r>
    </w:p>
    <w:p w14:paraId="047872CC" w14:textId="77777777" w:rsidR="000E4881" w:rsidRPr="0064100C" w:rsidRDefault="000E4881" w:rsidP="000E4881">
      <w:pPr>
        <w:widowControl w:val="0"/>
        <w:jc w:val="center"/>
        <w:rPr>
          <w:b/>
          <w:szCs w:val="22"/>
        </w:rPr>
      </w:pPr>
    </w:p>
    <w:p w14:paraId="2DA47027" w14:textId="77777777" w:rsidR="009F6675" w:rsidRPr="0064100C" w:rsidRDefault="00BB30E6" w:rsidP="009F6675">
      <w:pPr>
        <w:widowControl w:val="0"/>
        <w:jc w:val="right"/>
        <w:rPr>
          <w:sz w:val="21"/>
          <w:szCs w:val="21"/>
        </w:rPr>
      </w:pPr>
      <w:r w:rsidRPr="0064100C">
        <w:rPr>
          <w:sz w:val="21"/>
          <w:szCs w:val="21"/>
        </w:rPr>
        <w:t xml:space="preserve">Version </w:t>
      </w:r>
      <w:r w:rsidR="006314CF" w:rsidRPr="0064100C">
        <w:rPr>
          <w:sz w:val="21"/>
          <w:szCs w:val="21"/>
        </w:rPr>
        <w:t>2</w:t>
      </w:r>
    </w:p>
    <w:tbl>
      <w:tblPr>
        <w:tblStyle w:val="TableauListe4-Accentuation1"/>
        <w:tblW w:w="0" w:type="auto"/>
        <w:tblLook w:val="04A0" w:firstRow="1" w:lastRow="0" w:firstColumn="1" w:lastColumn="0" w:noHBand="0" w:noVBand="1"/>
      </w:tblPr>
      <w:tblGrid>
        <w:gridCol w:w="846"/>
        <w:gridCol w:w="3260"/>
        <w:gridCol w:w="5522"/>
      </w:tblGrid>
      <w:tr w:rsidR="009F6675" w:rsidRPr="00271485" w14:paraId="3DA7EF87" w14:textId="77777777" w:rsidTr="00A2422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23E5B044" w14:textId="77777777" w:rsidR="009F6675" w:rsidRPr="003965B4" w:rsidRDefault="009F6675" w:rsidP="00A24223">
            <w:pPr>
              <w:widowControl w:val="0"/>
              <w:jc w:val="center"/>
              <w:rPr>
                <w:sz w:val="28"/>
                <w:szCs w:val="22"/>
              </w:rPr>
            </w:pPr>
            <w:r w:rsidRPr="003965B4">
              <w:rPr>
                <w:sz w:val="28"/>
                <w:szCs w:val="22"/>
              </w:rPr>
              <w:t>L’ESSENTIEL DE LA PROCEDURE</w:t>
            </w:r>
          </w:p>
        </w:tc>
      </w:tr>
      <w:tr w:rsidR="009F6675" w:rsidRPr="00271485" w14:paraId="72DC2F72" w14:textId="77777777" w:rsidTr="00A24223">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D2B6439" w14:textId="77777777" w:rsidR="009F6675" w:rsidRPr="003965B4" w:rsidRDefault="009F6675" w:rsidP="00A24223">
            <w:pPr>
              <w:widowControl w:val="0"/>
              <w:jc w:val="center"/>
              <w:rPr>
                <w:sz w:val="52"/>
                <w:szCs w:val="52"/>
              </w:rPr>
            </w:pPr>
            <w:r w:rsidRPr="00271485">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4B0B984" w14:textId="77777777" w:rsidR="009F6675" w:rsidRPr="003965B4" w:rsidRDefault="009F6675"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3965B4">
              <w:rPr>
                <w:szCs w:val="22"/>
              </w:rPr>
              <w:t>Mode de passation</w:t>
            </w:r>
          </w:p>
        </w:tc>
        <w:tc>
          <w:tcPr>
            <w:tcW w:w="5522" w:type="dxa"/>
            <w:tcBorders>
              <w:top w:val="single" w:sz="4" w:space="0" w:color="auto"/>
              <w:left w:val="single" w:sz="4" w:space="0" w:color="auto"/>
              <w:bottom w:val="single" w:sz="4" w:space="0" w:color="auto"/>
              <w:right w:val="single" w:sz="4" w:space="0" w:color="auto"/>
            </w:tcBorders>
          </w:tcPr>
          <w:p w14:paraId="3ACA02DA" w14:textId="71E9523B" w:rsidR="009F6675" w:rsidRPr="003965B4" w:rsidRDefault="0064100C"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Appel public à la concurrence</w:t>
            </w:r>
          </w:p>
        </w:tc>
      </w:tr>
      <w:tr w:rsidR="009F6675" w:rsidRPr="00271485" w14:paraId="3AFE3B14" w14:textId="77777777" w:rsidTr="00A24223">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41528D8" w14:textId="77777777" w:rsidR="009F6675" w:rsidRPr="003965B4" w:rsidRDefault="009F6675" w:rsidP="00A24223">
            <w:pPr>
              <w:widowControl w:val="0"/>
              <w:jc w:val="center"/>
              <w:rPr>
                <w:szCs w:val="22"/>
              </w:rPr>
            </w:pPr>
            <w:r w:rsidRPr="003965B4">
              <w:rPr>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3ACCA6D5" w14:textId="77777777" w:rsidR="009F6675" w:rsidRPr="003965B4" w:rsidRDefault="009F6675"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3965B4">
              <w:rPr>
                <w:szCs w:val="22"/>
              </w:rPr>
              <w:t>Type de contrat</w:t>
            </w:r>
          </w:p>
        </w:tc>
        <w:tc>
          <w:tcPr>
            <w:tcW w:w="5522" w:type="dxa"/>
            <w:tcBorders>
              <w:top w:val="single" w:sz="4" w:space="0" w:color="auto"/>
              <w:left w:val="single" w:sz="4" w:space="0" w:color="auto"/>
              <w:bottom w:val="single" w:sz="4" w:space="0" w:color="auto"/>
              <w:right w:val="single" w:sz="4" w:space="0" w:color="auto"/>
            </w:tcBorders>
          </w:tcPr>
          <w:p w14:paraId="58291457" w14:textId="4E4D9B63" w:rsidR="009F6675" w:rsidRPr="003965B4" w:rsidRDefault="00DF5E5C" w:rsidP="00DF5E5C">
            <w:pPr>
              <w:widowControl w:val="0"/>
              <w:jc w:val="left"/>
              <w:cnfStyle w:val="000000000000" w:firstRow="0" w:lastRow="0" w:firstColumn="0" w:lastColumn="0" w:oddVBand="0" w:evenVBand="0" w:oddHBand="0" w:evenHBand="0" w:firstRowFirstColumn="0" w:firstRowLastColumn="0" w:lastRowFirstColumn="0" w:lastRowLastColumn="0"/>
              <w:rPr>
                <w:szCs w:val="22"/>
              </w:rPr>
            </w:pPr>
            <w:r>
              <w:rPr>
                <w:szCs w:val="22"/>
              </w:rPr>
              <w:t>Contrat à bon de commande (travaux)</w:t>
            </w:r>
          </w:p>
        </w:tc>
      </w:tr>
      <w:tr w:rsidR="009F6675" w:rsidRPr="00271485" w14:paraId="2B8DCB72" w14:textId="77777777" w:rsidTr="00A24223">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62D3034" w14:textId="77777777" w:rsidR="009F6675" w:rsidRPr="003965B4" w:rsidRDefault="009F6675" w:rsidP="00A24223">
            <w:pPr>
              <w:widowControl w:val="0"/>
              <w:jc w:val="center"/>
              <w:rPr>
                <w:szCs w:val="22"/>
              </w:rPr>
            </w:pPr>
            <w:r w:rsidRPr="00271485">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4E9F0EBC" w14:textId="77777777" w:rsidR="009F6675" w:rsidRPr="003965B4" w:rsidRDefault="009F6675"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3965B4">
              <w:rPr>
                <w:szCs w:val="22"/>
              </w:rPr>
              <w:t>Nombre de lots</w:t>
            </w:r>
          </w:p>
        </w:tc>
        <w:tc>
          <w:tcPr>
            <w:tcW w:w="5522" w:type="dxa"/>
            <w:tcBorders>
              <w:top w:val="single" w:sz="4" w:space="0" w:color="auto"/>
              <w:left w:val="single" w:sz="4" w:space="0" w:color="auto"/>
              <w:bottom w:val="single" w:sz="4" w:space="0" w:color="auto"/>
              <w:right w:val="single" w:sz="4" w:space="0" w:color="auto"/>
            </w:tcBorders>
          </w:tcPr>
          <w:p w14:paraId="470525F4" w14:textId="043963E8" w:rsidR="009F6675" w:rsidRPr="003965B4" w:rsidRDefault="00D21A85"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Sans objet</w:t>
            </w:r>
          </w:p>
        </w:tc>
      </w:tr>
      <w:tr w:rsidR="009F6675" w:rsidRPr="00271485" w14:paraId="6CE1D205" w14:textId="77777777" w:rsidTr="00A24223">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9C2AB07" w14:textId="77777777" w:rsidR="009F6675" w:rsidRPr="003965B4" w:rsidRDefault="009F6675" w:rsidP="00A24223">
            <w:pPr>
              <w:widowControl w:val="0"/>
              <w:jc w:val="center"/>
              <w:rPr>
                <w:szCs w:val="22"/>
              </w:rPr>
            </w:pPr>
            <w:r w:rsidRPr="003965B4">
              <w:rPr>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3C282AD9" w14:textId="77777777" w:rsidR="009F6675" w:rsidRPr="003965B4" w:rsidRDefault="009F6675"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3965B4">
              <w:rPr>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tcPr>
          <w:p w14:paraId="6C0091AF" w14:textId="7BA529C2" w:rsidR="009F6675" w:rsidRPr="003965B4" w:rsidRDefault="0017029A"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17029A">
              <w:rPr>
                <w:szCs w:val="22"/>
              </w:rPr>
              <w:t>cent vingt (120) jours calendaires</w:t>
            </w:r>
          </w:p>
        </w:tc>
      </w:tr>
      <w:tr w:rsidR="009F6675" w:rsidRPr="00271485" w14:paraId="15D1C940" w14:textId="77777777" w:rsidTr="00A24223">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E42F5F0" w14:textId="77777777" w:rsidR="009F6675" w:rsidRPr="003965B4" w:rsidRDefault="009F6675" w:rsidP="00A24223">
            <w:pPr>
              <w:widowControl w:val="0"/>
              <w:jc w:val="center"/>
              <w:rPr>
                <w:szCs w:val="22"/>
              </w:rPr>
            </w:pPr>
            <w:r w:rsidRPr="00271485">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9E1D639" w14:textId="77777777" w:rsidR="009F6675" w:rsidRPr="003965B4" w:rsidRDefault="009F6675"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3965B4">
              <w:rPr>
                <w:szCs w:val="22"/>
              </w:rPr>
              <w:t>Forme de groupement</w:t>
            </w:r>
          </w:p>
        </w:tc>
        <w:tc>
          <w:tcPr>
            <w:tcW w:w="5522" w:type="dxa"/>
            <w:tcBorders>
              <w:top w:val="single" w:sz="4" w:space="0" w:color="auto"/>
              <w:left w:val="single" w:sz="4" w:space="0" w:color="auto"/>
              <w:bottom w:val="single" w:sz="4" w:space="0" w:color="auto"/>
              <w:right w:val="single" w:sz="4" w:space="0" w:color="auto"/>
            </w:tcBorders>
          </w:tcPr>
          <w:p w14:paraId="47E420F9" w14:textId="55E307A5" w:rsidR="009F6675" w:rsidRPr="003965B4" w:rsidRDefault="00BE278F"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Sans objet</w:t>
            </w:r>
          </w:p>
        </w:tc>
      </w:tr>
      <w:tr w:rsidR="009F6675" w:rsidRPr="00271485" w14:paraId="0BB34395" w14:textId="77777777" w:rsidTr="00A24223">
        <w:trPr>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C225918" w14:textId="77777777" w:rsidR="009F6675" w:rsidRPr="003965B4" w:rsidRDefault="009F6675" w:rsidP="00A24223">
            <w:pPr>
              <w:widowControl w:val="0"/>
              <w:jc w:val="center"/>
              <w:rPr>
                <w:szCs w:val="22"/>
              </w:rPr>
            </w:pPr>
            <w:r w:rsidRPr="00271485">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CC0B414" w14:textId="77777777" w:rsidR="009F6675" w:rsidRPr="003965B4" w:rsidRDefault="009F6675"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3965B4">
              <w:rPr>
                <w:szCs w:val="22"/>
              </w:rPr>
              <w:t>Variantes</w:t>
            </w:r>
          </w:p>
        </w:tc>
        <w:tc>
          <w:tcPr>
            <w:tcW w:w="5522" w:type="dxa"/>
            <w:tcBorders>
              <w:top w:val="single" w:sz="4" w:space="0" w:color="auto"/>
              <w:left w:val="single" w:sz="4" w:space="0" w:color="auto"/>
              <w:bottom w:val="single" w:sz="4" w:space="0" w:color="auto"/>
              <w:right w:val="single" w:sz="4" w:space="0" w:color="auto"/>
            </w:tcBorders>
          </w:tcPr>
          <w:p w14:paraId="47C92C3F" w14:textId="4A86C8A1" w:rsidR="009F6675" w:rsidRPr="003965B4" w:rsidRDefault="00BE278F"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Pr>
                <w:szCs w:val="22"/>
              </w:rPr>
              <w:t>Sans objet</w:t>
            </w:r>
          </w:p>
        </w:tc>
      </w:tr>
      <w:tr w:rsidR="009F6675" w:rsidRPr="00271485" w14:paraId="5D056CEC" w14:textId="77777777" w:rsidTr="00A24223">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73464AC" w14:textId="77777777" w:rsidR="009F6675" w:rsidRPr="003965B4" w:rsidRDefault="009F6675" w:rsidP="00A24223">
            <w:pPr>
              <w:widowControl w:val="0"/>
              <w:jc w:val="center"/>
              <w:rPr>
                <w:szCs w:val="22"/>
              </w:rPr>
            </w:pPr>
            <w:r w:rsidRPr="00271485">
              <w:rPr>
                <w:rFonts w:ascii="Segoe UI Symbol" w:hAnsi="Segoe UI Symbol" w:cs="Segoe UI Symbol"/>
                <w:sz w:val="48"/>
              </w:rPr>
              <w:t>⚙</w:t>
            </w:r>
            <w:r w:rsidRPr="00271485">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30070782" w14:textId="77777777" w:rsidR="009F6675" w:rsidRPr="003965B4" w:rsidRDefault="009F6675"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3965B4">
              <w:rPr>
                <w:szCs w:val="22"/>
              </w:rPr>
              <w:t>Options</w:t>
            </w:r>
          </w:p>
        </w:tc>
        <w:tc>
          <w:tcPr>
            <w:tcW w:w="5522" w:type="dxa"/>
            <w:tcBorders>
              <w:top w:val="single" w:sz="4" w:space="0" w:color="auto"/>
              <w:left w:val="single" w:sz="4" w:space="0" w:color="auto"/>
              <w:bottom w:val="single" w:sz="4" w:space="0" w:color="auto"/>
              <w:right w:val="single" w:sz="4" w:space="0" w:color="auto"/>
            </w:tcBorders>
          </w:tcPr>
          <w:p w14:paraId="18B7C4CB" w14:textId="3AC5ADF9" w:rsidR="009F6675" w:rsidRPr="003965B4" w:rsidRDefault="00BE278F"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Sans objet</w:t>
            </w:r>
          </w:p>
        </w:tc>
      </w:tr>
      <w:tr w:rsidR="009F6675" w:rsidRPr="00271485" w14:paraId="7349BECC" w14:textId="77777777" w:rsidTr="00A24223">
        <w:trPr>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4307705" w14:textId="77777777" w:rsidR="009F6675" w:rsidRPr="003965B4" w:rsidRDefault="009F6675" w:rsidP="00A24223">
            <w:pPr>
              <w:widowControl w:val="0"/>
              <w:jc w:val="center"/>
              <w:rPr>
                <w:szCs w:val="22"/>
              </w:rPr>
            </w:pPr>
            <w:r w:rsidRPr="00271485">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4252DA20" w14:textId="77777777" w:rsidR="009F6675" w:rsidRPr="003965B4" w:rsidRDefault="009F6675"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3965B4">
              <w:rPr>
                <w:szCs w:val="22"/>
              </w:rPr>
              <w:t>Durée / délai</w:t>
            </w:r>
          </w:p>
        </w:tc>
        <w:tc>
          <w:tcPr>
            <w:tcW w:w="5522" w:type="dxa"/>
            <w:tcBorders>
              <w:top w:val="single" w:sz="4" w:space="0" w:color="auto"/>
              <w:left w:val="single" w:sz="4" w:space="0" w:color="auto"/>
              <w:bottom w:val="single" w:sz="4" w:space="0" w:color="auto"/>
              <w:right w:val="single" w:sz="4" w:space="0" w:color="auto"/>
            </w:tcBorders>
          </w:tcPr>
          <w:p w14:paraId="6903F070" w14:textId="73BF7D68" w:rsidR="009F6675" w:rsidRDefault="000E0070"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Pr>
                <w:szCs w:val="22"/>
              </w:rPr>
              <w:t xml:space="preserve">Durée : </w:t>
            </w:r>
            <w:r w:rsidR="003965B4">
              <w:rPr>
                <w:szCs w:val="22"/>
              </w:rPr>
              <w:t>1 an</w:t>
            </w:r>
            <w:r w:rsidR="005A528C">
              <w:rPr>
                <w:szCs w:val="22"/>
              </w:rPr>
              <w:t xml:space="preserve"> </w:t>
            </w:r>
            <w:r w:rsidR="00073A11">
              <w:rPr>
                <w:szCs w:val="22"/>
              </w:rPr>
              <w:t>reconductible 3 fois</w:t>
            </w:r>
          </w:p>
          <w:p w14:paraId="7F86D942" w14:textId="6015A602" w:rsidR="000F61F1" w:rsidRPr="003965B4" w:rsidRDefault="000F61F1"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Pr>
                <w:szCs w:val="22"/>
              </w:rPr>
              <w:t>Délai : Chaque commande précisera la date de démarrage et le délai d’exécution</w:t>
            </w:r>
          </w:p>
        </w:tc>
      </w:tr>
      <w:tr w:rsidR="009F6675" w:rsidRPr="00271485" w14:paraId="5BC70218" w14:textId="77777777" w:rsidTr="00A24223">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F2981D5" w14:textId="77777777" w:rsidR="009F6675" w:rsidRPr="003965B4" w:rsidRDefault="009F6675" w:rsidP="00A24223">
            <w:pPr>
              <w:widowControl w:val="0"/>
              <w:jc w:val="center"/>
              <w:rPr>
                <w:szCs w:val="22"/>
              </w:rPr>
            </w:pPr>
            <w:r w:rsidRPr="00271485">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666AD9C" w14:textId="77777777" w:rsidR="009F6675" w:rsidRPr="003965B4" w:rsidRDefault="009F6675"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sidRPr="003965B4">
              <w:rPr>
                <w:szCs w:val="22"/>
              </w:rPr>
              <w:t>Visite sur site</w:t>
            </w:r>
          </w:p>
        </w:tc>
        <w:tc>
          <w:tcPr>
            <w:tcW w:w="5522" w:type="dxa"/>
            <w:tcBorders>
              <w:top w:val="single" w:sz="4" w:space="0" w:color="auto"/>
              <w:left w:val="single" w:sz="4" w:space="0" w:color="auto"/>
              <w:bottom w:val="single" w:sz="4" w:space="0" w:color="auto"/>
              <w:right w:val="single" w:sz="4" w:space="0" w:color="auto"/>
            </w:tcBorders>
          </w:tcPr>
          <w:p w14:paraId="4C1EFC6F" w14:textId="0AC8CE0C" w:rsidR="009F6675" w:rsidRPr="003965B4" w:rsidRDefault="00045C51" w:rsidP="00A24223">
            <w:pPr>
              <w:widowControl w:val="0"/>
              <w:jc w:val="left"/>
              <w:cnfStyle w:val="000000100000" w:firstRow="0" w:lastRow="0" w:firstColumn="0" w:lastColumn="0" w:oddVBand="0" w:evenVBand="0" w:oddHBand="1" w:evenHBand="0" w:firstRowFirstColumn="0" w:firstRowLastColumn="0" w:lastRowFirstColumn="0" w:lastRowLastColumn="0"/>
              <w:rPr>
                <w:szCs w:val="22"/>
              </w:rPr>
            </w:pPr>
            <w:r>
              <w:rPr>
                <w:szCs w:val="22"/>
              </w:rPr>
              <w:t>Sans objet</w:t>
            </w:r>
          </w:p>
        </w:tc>
      </w:tr>
      <w:tr w:rsidR="009F6675" w:rsidRPr="00271485" w14:paraId="1376BA1A" w14:textId="77777777" w:rsidTr="00A24223">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CA82F67" w14:textId="77777777" w:rsidR="009F6675" w:rsidRPr="003965B4" w:rsidRDefault="009F6675" w:rsidP="00A24223">
            <w:pPr>
              <w:widowControl w:val="0"/>
              <w:jc w:val="center"/>
              <w:rPr>
                <w:sz w:val="40"/>
              </w:rPr>
            </w:pPr>
            <w:r w:rsidRPr="00271485">
              <w:rPr>
                <w:rFonts w:ascii="Segoe UI Symbol" w:hAnsi="Segoe UI Symbol" w:cs="Segoe UI Symbol"/>
                <w:sz w:val="40"/>
              </w:rPr>
              <w:t>⚖</w:t>
            </w:r>
            <w:r w:rsidRPr="00271485">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B2F76B5" w14:textId="77777777" w:rsidR="009F6675" w:rsidRPr="003965B4" w:rsidRDefault="009F6675"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sidRPr="003965B4">
              <w:rPr>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tcPr>
          <w:p w14:paraId="46E9D3FF" w14:textId="0C105682" w:rsidR="009F6675" w:rsidRPr="003965B4" w:rsidRDefault="004C046F" w:rsidP="00A24223">
            <w:pPr>
              <w:widowControl w:val="0"/>
              <w:jc w:val="left"/>
              <w:cnfStyle w:val="000000000000" w:firstRow="0" w:lastRow="0" w:firstColumn="0" w:lastColumn="0" w:oddVBand="0" w:evenVBand="0" w:oddHBand="0" w:evenHBand="0" w:firstRowFirstColumn="0" w:firstRowLastColumn="0" w:lastRowFirstColumn="0" w:lastRowLastColumn="0"/>
              <w:rPr>
                <w:szCs w:val="22"/>
              </w:rPr>
            </w:pPr>
            <w:r>
              <w:rPr>
                <w:szCs w:val="22"/>
              </w:rPr>
              <w:t>70 (prix) / 30 (valeur technique)</w:t>
            </w:r>
          </w:p>
        </w:tc>
      </w:tr>
    </w:tbl>
    <w:p w14:paraId="7E4A09FA" w14:textId="47C36271" w:rsidR="00F50167" w:rsidRPr="00271485" w:rsidRDefault="00531A0B" w:rsidP="009F6675">
      <w:pPr>
        <w:widowControl w:val="0"/>
        <w:jc w:val="right"/>
        <w:rPr>
          <w:color w:val="00B050"/>
          <w:sz w:val="21"/>
          <w:szCs w:val="21"/>
        </w:rPr>
      </w:pPr>
      <w:r w:rsidRPr="00271485">
        <w:rPr>
          <w:color w:val="FF0000"/>
        </w:rPr>
        <w:br w:type="page"/>
      </w:r>
    </w:p>
    <w:p w14:paraId="605F5B7C" w14:textId="77777777" w:rsidR="00531A0B" w:rsidRPr="00271485" w:rsidRDefault="00531A0B">
      <w:pPr>
        <w:spacing w:after="200" w:line="276" w:lineRule="auto"/>
        <w:jc w:val="left"/>
        <w:rPr>
          <w:color w:val="FF0000"/>
        </w:rPr>
      </w:pPr>
    </w:p>
    <w:p w14:paraId="45459198" w14:textId="77777777" w:rsidR="000E1CAD" w:rsidRPr="00271485" w:rsidRDefault="00416D07" w:rsidP="00416D07">
      <w:pPr>
        <w:pBdr>
          <w:bottom w:val="single" w:sz="4" w:space="1" w:color="auto"/>
        </w:pBdr>
        <w:spacing w:after="200" w:line="276" w:lineRule="auto"/>
        <w:jc w:val="left"/>
        <w:rPr>
          <w:b/>
          <w:i/>
          <w:color w:val="365F91" w:themeColor="accent1" w:themeShade="BF"/>
          <w:szCs w:val="22"/>
        </w:rPr>
      </w:pPr>
      <w:r w:rsidRPr="00271485">
        <w:rPr>
          <w:b/>
          <w:i/>
          <w:color w:val="365F91" w:themeColor="accent1" w:themeShade="BF"/>
          <w:szCs w:val="22"/>
        </w:rPr>
        <w:t>SOMMAIRE</w:t>
      </w:r>
    </w:p>
    <w:p w14:paraId="0FDC0902" w14:textId="6EE9F7CA" w:rsidR="00F357F7" w:rsidRDefault="00416D07">
      <w:pPr>
        <w:pStyle w:val="TM1"/>
        <w:tabs>
          <w:tab w:val="right" w:leader="dot" w:pos="9628"/>
        </w:tabs>
        <w:rPr>
          <w:rFonts w:eastAsiaTheme="minorEastAsia" w:cstheme="minorBidi"/>
          <w:b w:val="0"/>
          <w:bCs w:val="0"/>
          <w:caps w:val="0"/>
          <w:noProof/>
          <w:sz w:val="22"/>
          <w:szCs w:val="22"/>
        </w:rPr>
      </w:pPr>
      <w:r w:rsidRPr="00033D16">
        <w:rPr>
          <w:rFonts w:ascii="Times New Roman" w:hAnsi="Times New Roman"/>
          <w:sz w:val="22"/>
          <w:szCs w:val="22"/>
        </w:rPr>
        <w:fldChar w:fldCharType="begin"/>
      </w:r>
      <w:r w:rsidRPr="00271485">
        <w:rPr>
          <w:rFonts w:ascii="Times New Roman" w:hAnsi="Times New Roman"/>
          <w:sz w:val="22"/>
          <w:szCs w:val="22"/>
        </w:rPr>
        <w:instrText xml:space="preserve"> TOC \o "1-3" \h \z \u </w:instrText>
      </w:r>
      <w:r w:rsidRPr="00033D16">
        <w:rPr>
          <w:rFonts w:ascii="Times New Roman" w:hAnsi="Times New Roman"/>
          <w:sz w:val="22"/>
          <w:szCs w:val="22"/>
        </w:rPr>
        <w:fldChar w:fldCharType="separate"/>
      </w:r>
      <w:hyperlink w:anchor="_Toc222727757" w:history="1">
        <w:r w:rsidR="00F357F7" w:rsidRPr="003F1974">
          <w:rPr>
            <w:rStyle w:val="Lienhypertexte"/>
            <w:noProof/>
          </w:rPr>
          <w:t>ARTICLE 1 – OBJET DE L'APPEL PUBLIC A CONCURRENCE – CONDITIONS DU CONTRAT</w:t>
        </w:r>
        <w:r w:rsidR="00F357F7">
          <w:rPr>
            <w:noProof/>
            <w:webHidden/>
          </w:rPr>
          <w:tab/>
        </w:r>
        <w:r w:rsidR="00F357F7">
          <w:rPr>
            <w:noProof/>
            <w:webHidden/>
          </w:rPr>
          <w:fldChar w:fldCharType="begin"/>
        </w:r>
        <w:r w:rsidR="00F357F7">
          <w:rPr>
            <w:noProof/>
            <w:webHidden/>
          </w:rPr>
          <w:instrText xml:space="preserve"> PAGEREF _Toc222727757 \h </w:instrText>
        </w:r>
        <w:r w:rsidR="00F357F7">
          <w:rPr>
            <w:noProof/>
            <w:webHidden/>
          </w:rPr>
        </w:r>
        <w:r w:rsidR="00F357F7">
          <w:rPr>
            <w:noProof/>
            <w:webHidden/>
          </w:rPr>
          <w:fldChar w:fldCharType="separate"/>
        </w:r>
        <w:r w:rsidR="00F357F7">
          <w:rPr>
            <w:noProof/>
            <w:webHidden/>
          </w:rPr>
          <w:t>3</w:t>
        </w:r>
        <w:r w:rsidR="00F357F7">
          <w:rPr>
            <w:noProof/>
            <w:webHidden/>
          </w:rPr>
          <w:fldChar w:fldCharType="end"/>
        </w:r>
      </w:hyperlink>
    </w:p>
    <w:p w14:paraId="0752546B" w14:textId="7FDC9713" w:rsidR="00F357F7" w:rsidRDefault="00F357F7">
      <w:pPr>
        <w:pStyle w:val="TM2"/>
        <w:rPr>
          <w:rFonts w:eastAsiaTheme="minorEastAsia" w:cstheme="minorBidi"/>
          <w:smallCaps w:val="0"/>
          <w:noProof/>
          <w:sz w:val="22"/>
          <w:szCs w:val="22"/>
        </w:rPr>
      </w:pPr>
      <w:hyperlink w:anchor="_Toc222727758" w:history="1">
        <w:r w:rsidRPr="003F1974">
          <w:rPr>
            <w:rStyle w:val="Lienhypertexte"/>
            <w:noProof/>
          </w:rPr>
          <w:t>1.1 – Objet de l’appel public à concurrence</w:t>
        </w:r>
        <w:r>
          <w:rPr>
            <w:noProof/>
            <w:webHidden/>
          </w:rPr>
          <w:tab/>
        </w:r>
        <w:r>
          <w:rPr>
            <w:noProof/>
            <w:webHidden/>
          </w:rPr>
          <w:fldChar w:fldCharType="begin"/>
        </w:r>
        <w:r>
          <w:rPr>
            <w:noProof/>
            <w:webHidden/>
          </w:rPr>
          <w:instrText xml:space="preserve"> PAGEREF _Toc222727758 \h </w:instrText>
        </w:r>
        <w:r>
          <w:rPr>
            <w:noProof/>
            <w:webHidden/>
          </w:rPr>
        </w:r>
        <w:r>
          <w:rPr>
            <w:noProof/>
            <w:webHidden/>
          </w:rPr>
          <w:fldChar w:fldCharType="separate"/>
        </w:r>
        <w:r>
          <w:rPr>
            <w:noProof/>
            <w:webHidden/>
          </w:rPr>
          <w:t>3</w:t>
        </w:r>
        <w:r>
          <w:rPr>
            <w:noProof/>
            <w:webHidden/>
          </w:rPr>
          <w:fldChar w:fldCharType="end"/>
        </w:r>
      </w:hyperlink>
    </w:p>
    <w:p w14:paraId="7C7D334E" w14:textId="4F03505C" w:rsidR="00F357F7" w:rsidRDefault="00F357F7">
      <w:pPr>
        <w:pStyle w:val="TM2"/>
        <w:rPr>
          <w:rFonts w:eastAsiaTheme="minorEastAsia" w:cstheme="minorBidi"/>
          <w:smallCaps w:val="0"/>
          <w:noProof/>
          <w:sz w:val="22"/>
          <w:szCs w:val="22"/>
        </w:rPr>
      </w:pPr>
      <w:hyperlink w:anchor="_Toc222727759" w:history="1">
        <w:r w:rsidRPr="003F1974">
          <w:rPr>
            <w:rStyle w:val="Lienhypertexte"/>
            <w:noProof/>
          </w:rPr>
          <w:t>1.2 – Forme et conditions du contrat</w:t>
        </w:r>
        <w:r>
          <w:rPr>
            <w:noProof/>
            <w:webHidden/>
          </w:rPr>
          <w:tab/>
        </w:r>
        <w:r>
          <w:rPr>
            <w:noProof/>
            <w:webHidden/>
          </w:rPr>
          <w:fldChar w:fldCharType="begin"/>
        </w:r>
        <w:r>
          <w:rPr>
            <w:noProof/>
            <w:webHidden/>
          </w:rPr>
          <w:instrText xml:space="preserve"> PAGEREF _Toc222727759 \h </w:instrText>
        </w:r>
        <w:r>
          <w:rPr>
            <w:noProof/>
            <w:webHidden/>
          </w:rPr>
        </w:r>
        <w:r>
          <w:rPr>
            <w:noProof/>
            <w:webHidden/>
          </w:rPr>
          <w:fldChar w:fldCharType="separate"/>
        </w:r>
        <w:r>
          <w:rPr>
            <w:noProof/>
            <w:webHidden/>
          </w:rPr>
          <w:t>3</w:t>
        </w:r>
        <w:r>
          <w:rPr>
            <w:noProof/>
            <w:webHidden/>
          </w:rPr>
          <w:fldChar w:fldCharType="end"/>
        </w:r>
      </w:hyperlink>
    </w:p>
    <w:p w14:paraId="6A263E81" w14:textId="61C73F93" w:rsidR="00F357F7" w:rsidRDefault="00F357F7">
      <w:pPr>
        <w:pStyle w:val="TM3"/>
        <w:tabs>
          <w:tab w:val="right" w:leader="dot" w:pos="9628"/>
        </w:tabs>
        <w:rPr>
          <w:rFonts w:eastAsiaTheme="minorEastAsia" w:cstheme="minorBidi"/>
          <w:i w:val="0"/>
          <w:iCs w:val="0"/>
          <w:noProof/>
          <w:sz w:val="22"/>
          <w:szCs w:val="22"/>
        </w:rPr>
      </w:pPr>
      <w:hyperlink w:anchor="_Toc222727760" w:history="1">
        <w:r w:rsidRPr="003F1974">
          <w:rPr>
            <w:rStyle w:val="Lienhypertexte"/>
            <w:noProof/>
          </w:rPr>
          <w:t>1.2.1 – Forme et prestations incluses au contrat</w:t>
        </w:r>
        <w:r>
          <w:rPr>
            <w:noProof/>
            <w:webHidden/>
          </w:rPr>
          <w:tab/>
        </w:r>
        <w:r>
          <w:rPr>
            <w:noProof/>
            <w:webHidden/>
          </w:rPr>
          <w:fldChar w:fldCharType="begin"/>
        </w:r>
        <w:r>
          <w:rPr>
            <w:noProof/>
            <w:webHidden/>
          </w:rPr>
          <w:instrText xml:space="preserve"> PAGEREF _Toc222727760 \h </w:instrText>
        </w:r>
        <w:r>
          <w:rPr>
            <w:noProof/>
            <w:webHidden/>
          </w:rPr>
        </w:r>
        <w:r>
          <w:rPr>
            <w:noProof/>
            <w:webHidden/>
          </w:rPr>
          <w:fldChar w:fldCharType="separate"/>
        </w:r>
        <w:r>
          <w:rPr>
            <w:noProof/>
            <w:webHidden/>
          </w:rPr>
          <w:t>3</w:t>
        </w:r>
        <w:r>
          <w:rPr>
            <w:noProof/>
            <w:webHidden/>
          </w:rPr>
          <w:fldChar w:fldCharType="end"/>
        </w:r>
      </w:hyperlink>
    </w:p>
    <w:p w14:paraId="5838CEC7" w14:textId="04AB5467" w:rsidR="00F357F7" w:rsidRDefault="00F357F7">
      <w:pPr>
        <w:pStyle w:val="TM3"/>
        <w:tabs>
          <w:tab w:val="right" w:leader="dot" w:pos="9628"/>
        </w:tabs>
        <w:rPr>
          <w:rFonts w:eastAsiaTheme="minorEastAsia" w:cstheme="minorBidi"/>
          <w:i w:val="0"/>
          <w:iCs w:val="0"/>
          <w:noProof/>
          <w:sz w:val="22"/>
          <w:szCs w:val="22"/>
        </w:rPr>
      </w:pPr>
      <w:hyperlink w:anchor="_Toc222727761" w:history="1">
        <w:r w:rsidRPr="003F1974">
          <w:rPr>
            <w:rStyle w:val="Lienhypertexte"/>
            <w:noProof/>
          </w:rPr>
          <w:t>1.2.2 – Avances</w:t>
        </w:r>
        <w:r>
          <w:rPr>
            <w:noProof/>
            <w:webHidden/>
          </w:rPr>
          <w:tab/>
        </w:r>
        <w:r>
          <w:rPr>
            <w:noProof/>
            <w:webHidden/>
          </w:rPr>
          <w:fldChar w:fldCharType="begin"/>
        </w:r>
        <w:r>
          <w:rPr>
            <w:noProof/>
            <w:webHidden/>
          </w:rPr>
          <w:instrText xml:space="preserve"> PAGEREF _Toc222727761 \h </w:instrText>
        </w:r>
        <w:r>
          <w:rPr>
            <w:noProof/>
            <w:webHidden/>
          </w:rPr>
        </w:r>
        <w:r>
          <w:rPr>
            <w:noProof/>
            <w:webHidden/>
          </w:rPr>
          <w:fldChar w:fldCharType="separate"/>
        </w:r>
        <w:r>
          <w:rPr>
            <w:noProof/>
            <w:webHidden/>
          </w:rPr>
          <w:t>3</w:t>
        </w:r>
        <w:r>
          <w:rPr>
            <w:noProof/>
            <w:webHidden/>
          </w:rPr>
          <w:fldChar w:fldCharType="end"/>
        </w:r>
      </w:hyperlink>
    </w:p>
    <w:p w14:paraId="1661820F" w14:textId="7F0662A7" w:rsidR="00F357F7" w:rsidRDefault="00F357F7">
      <w:pPr>
        <w:pStyle w:val="TM3"/>
        <w:tabs>
          <w:tab w:val="right" w:leader="dot" w:pos="9628"/>
        </w:tabs>
        <w:rPr>
          <w:rFonts w:eastAsiaTheme="minorEastAsia" w:cstheme="minorBidi"/>
          <w:i w:val="0"/>
          <w:iCs w:val="0"/>
          <w:noProof/>
          <w:sz w:val="22"/>
          <w:szCs w:val="22"/>
        </w:rPr>
      </w:pPr>
      <w:hyperlink w:anchor="_Toc222727762" w:history="1">
        <w:r w:rsidRPr="003F1974">
          <w:rPr>
            <w:rStyle w:val="Lienhypertexte"/>
            <w:noProof/>
          </w:rPr>
          <w:t>1.2.3 – Reconduction éventuelle du contrat</w:t>
        </w:r>
        <w:r>
          <w:rPr>
            <w:noProof/>
            <w:webHidden/>
          </w:rPr>
          <w:tab/>
        </w:r>
        <w:r>
          <w:rPr>
            <w:noProof/>
            <w:webHidden/>
          </w:rPr>
          <w:fldChar w:fldCharType="begin"/>
        </w:r>
        <w:r>
          <w:rPr>
            <w:noProof/>
            <w:webHidden/>
          </w:rPr>
          <w:instrText xml:space="preserve"> PAGEREF _Toc222727762 \h </w:instrText>
        </w:r>
        <w:r>
          <w:rPr>
            <w:noProof/>
            <w:webHidden/>
          </w:rPr>
        </w:r>
        <w:r>
          <w:rPr>
            <w:noProof/>
            <w:webHidden/>
          </w:rPr>
          <w:fldChar w:fldCharType="separate"/>
        </w:r>
        <w:r>
          <w:rPr>
            <w:noProof/>
            <w:webHidden/>
          </w:rPr>
          <w:t>3</w:t>
        </w:r>
        <w:r>
          <w:rPr>
            <w:noProof/>
            <w:webHidden/>
          </w:rPr>
          <w:fldChar w:fldCharType="end"/>
        </w:r>
      </w:hyperlink>
    </w:p>
    <w:p w14:paraId="35C74427" w14:textId="214EF752" w:rsidR="00F357F7" w:rsidRDefault="00F357F7">
      <w:pPr>
        <w:pStyle w:val="TM1"/>
        <w:tabs>
          <w:tab w:val="right" w:leader="dot" w:pos="9628"/>
        </w:tabs>
        <w:rPr>
          <w:rFonts w:eastAsiaTheme="minorEastAsia" w:cstheme="minorBidi"/>
          <w:b w:val="0"/>
          <w:bCs w:val="0"/>
          <w:caps w:val="0"/>
          <w:noProof/>
          <w:sz w:val="22"/>
          <w:szCs w:val="22"/>
        </w:rPr>
      </w:pPr>
      <w:hyperlink w:anchor="_Toc222727763" w:history="1">
        <w:r w:rsidRPr="003F1974">
          <w:rPr>
            <w:rStyle w:val="Lienhypertexte"/>
            <w:noProof/>
          </w:rPr>
          <w:t>ARTICLE 2 – CONDITIONS DE L'APPEL PUBLIC A LA CONCURRENCE</w:t>
        </w:r>
        <w:r>
          <w:rPr>
            <w:noProof/>
            <w:webHidden/>
          </w:rPr>
          <w:tab/>
        </w:r>
        <w:r>
          <w:rPr>
            <w:noProof/>
            <w:webHidden/>
          </w:rPr>
          <w:fldChar w:fldCharType="begin"/>
        </w:r>
        <w:r>
          <w:rPr>
            <w:noProof/>
            <w:webHidden/>
          </w:rPr>
          <w:instrText xml:space="preserve"> PAGEREF _Toc222727763 \h </w:instrText>
        </w:r>
        <w:r>
          <w:rPr>
            <w:noProof/>
            <w:webHidden/>
          </w:rPr>
        </w:r>
        <w:r>
          <w:rPr>
            <w:noProof/>
            <w:webHidden/>
          </w:rPr>
          <w:fldChar w:fldCharType="separate"/>
        </w:r>
        <w:r>
          <w:rPr>
            <w:noProof/>
            <w:webHidden/>
          </w:rPr>
          <w:t>3</w:t>
        </w:r>
        <w:r>
          <w:rPr>
            <w:noProof/>
            <w:webHidden/>
          </w:rPr>
          <w:fldChar w:fldCharType="end"/>
        </w:r>
      </w:hyperlink>
    </w:p>
    <w:p w14:paraId="388E69AE" w14:textId="502F9D46" w:rsidR="00F357F7" w:rsidRDefault="00F357F7">
      <w:pPr>
        <w:pStyle w:val="TM2"/>
        <w:rPr>
          <w:rFonts w:eastAsiaTheme="minorEastAsia" w:cstheme="minorBidi"/>
          <w:smallCaps w:val="0"/>
          <w:noProof/>
          <w:sz w:val="22"/>
          <w:szCs w:val="22"/>
        </w:rPr>
      </w:pPr>
      <w:hyperlink w:anchor="_Toc222727764" w:history="1">
        <w:r w:rsidRPr="003F1974">
          <w:rPr>
            <w:rStyle w:val="Lienhypertexte"/>
            <w:noProof/>
          </w:rPr>
          <w:t>2.1 – Étendue de la consultation et mode d'appel public à la concurrence</w:t>
        </w:r>
        <w:r>
          <w:rPr>
            <w:noProof/>
            <w:webHidden/>
          </w:rPr>
          <w:tab/>
        </w:r>
        <w:r>
          <w:rPr>
            <w:noProof/>
            <w:webHidden/>
          </w:rPr>
          <w:fldChar w:fldCharType="begin"/>
        </w:r>
        <w:r>
          <w:rPr>
            <w:noProof/>
            <w:webHidden/>
          </w:rPr>
          <w:instrText xml:space="preserve"> PAGEREF _Toc222727764 \h </w:instrText>
        </w:r>
        <w:r>
          <w:rPr>
            <w:noProof/>
            <w:webHidden/>
          </w:rPr>
        </w:r>
        <w:r>
          <w:rPr>
            <w:noProof/>
            <w:webHidden/>
          </w:rPr>
          <w:fldChar w:fldCharType="separate"/>
        </w:r>
        <w:r>
          <w:rPr>
            <w:noProof/>
            <w:webHidden/>
          </w:rPr>
          <w:t>3</w:t>
        </w:r>
        <w:r>
          <w:rPr>
            <w:noProof/>
            <w:webHidden/>
          </w:rPr>
          <w:fldChar w:fldCharType="end"/>
        </w:r>
      </w:hyperlink>
    </w:p>
    <w:p w14:paraId="4A790610" w14:textId="7119E66F" w:rsidR="00F357F7" w:rsidRDefault="00F357F7">
      <w:pPr>
        <w:pStyle w:val="TM2"/>
        <w:rPr>
          <w:rFonts w:eastAsiaTheme="minorEastAsia" w:cstheme="minorBidi"/>
          <w:smallCaps w:val="0"/>
          <w:noProof/>
          <w:sz w:val="22"/>
          <w:szCs w:val="22"/>
        </w:rPr>
      </w:pPr>
      <w:hyperlink w:anchor="_Toc222727765" w:history="1">
        <w:r w:rsidRPr="003F1974">
          <w:rPr>
            <w:rStyle w:val="Lienhypertexte"/>
            <w:noProof/>
          </w:rPr>
          <w:t>2.2 – Lots</w:t>
        </w:r>
        <w:r>
          <w:rPr>
            <w:noProof/>
            <w:webHidden/>
          </w:rPr>
          <w:tab/>
        </w:r>
        <w:r>
          <w:rPr>
            <w:noProof/>
            <w:webHidden/>
          </w:rPr>
          <w:fldChar w:fldCharType="begin"/>
        </w:r>
        <w:r>
          <w:rPr>
            <w:noProof/>
            <w:webHidden/>
          </w:rPr>
          <w:instrText xml:space="preserve"> PAGEREF _Toc222727765 \h </w:instrText>
        </w:r>
        <w:r>
          <w:rPr>
            <w:noProof/>
            <w:webHidden/>
          </w:rPr>
        </w:r>
        <w:r>
          <w:rPr>
            <w:noProof/>
            <w:webHidden/>
          </w:rPr>
          <w:fldChar w:fldCharType="separate"/>
        </w:r>
        <w:r>
          <w:rPr>
            <w:noProof/>
            <w:webHidden/>
          </w:rPr>
          <w:t>3</w:t>
        </w:r>
        <w:r>
          <w:rPr>
            <w:noProof/>
            <w:webHidden/>
          </w:rPr>
          <w:fldChar w:fldCharType="end"/>
        </w:r>
      </w:hyperlink>
    </w:p>
    <w:p w14:paraId="1FEA6317" w14:textId="2F69B955" w:rsidR="00F357F7" w:rsidRDefault="00F357F7">
      <w:pPr>
        <w:pStyle w:val="TM3"/>
        <w:tabs>
          <w:tab w:val="right" w:leader="dot" w:pos="9628"/>
        </w:tabs>
        <w:rPr>
          <w:rFonts w:eastAsiaTheme="minorEastAsia" w:cstheme="minorBidi"/>
          <w:i w:val="0"/>
          <w:iCs w:val="0"/>
          <w:noProof/>
          <w:sz w:val="22"/>
          <w:szCs w:val="22"/>
        </w:rPr>
      </w:pPr>
      <w:hyperlink w:anchor="_Toc222727766" w:history="1">
        <w:r w:rsidRPr="003F1974">
          <w:rPr>
            <w:rStyle w:val="Lienhypertexte"/>
            <w:noProof/>
          </w:rPr>
          <w:t>2.2.1 – Décomposition en lots</w:t>
        </w:r>
        <w:r>
          <w:rPr>
            <w:noProof/>
            <w:webHidden/>
          </w:rPr>
          <w:tab/>
        </w:r>
        <w:r>
          <w:rPr>
            <w:noProof/>
            <w:webHidden/>
          </w:rPr>
          <w:fldChar w:fldCharType="begin"/>
        </w:r>
        <w:r>
          <w:rPr>
            <w:noProof/>
            <w:webHidden/>
          </w:rPr>
          <w:instrText xml:space="preserve"> PAGEREF _Toc222727766 \h </w:instrText>
        </w:r>
        <w:r>
          <w:rPr>
            <w:noProof/>
            <w:webHidden/>
          </w:rPr>
        </w:r>
        <w:r>
          <w:rPr>
            <w:noProof/>
            <w:webHidden/>
          </w:rPr>
          <w:fldChar w:fldCharType="separate"/>
        </w:r>
        <w:r>
          <w:rPr>
            <w:noProof/>
            <w:webHidden/>
          </w:rPr>
          <w:t>3</w:t>
        </w:r>
        <w:r>
          <w:rPr>
            <w:noProof/>
            <w:webHidden/>
          </w:rPr>
          <w:fldChar w:fldCharType="end"/>
        </w:r>
      </w:hyperlink>
    </w:p>
    <w:p w14:paraId="7DE82392" w14:textId="1E207216" w:rsidR="00F357F7" w:rsidRDefault="00F357F7">
      <w:pPr>
        <w:pStyle w:val="TM3"/>
        <w:tabs>
          <w:tab w:val="right" w:leader="dot" w:pos="9628"/>
        </w:tabs>
        <w:rPr>
          <w:rFonts w:eastAsiaTheme="minorEastAsia" w:cstheme="minorBidi"/>
          <w:i w:val="0"/>
          <w:iCs w:val="0"/>
          <w:noProof/>
          <w:sz w:val="22"/>
          <w:szCs w:val="22"/>
        </w:rPr>
      </w:pPr>
      <w:hyperlink w:anchor="_Toc222727767" w:history="1">
        <w:r w:rsidRPr="003F1974">
          <w:rPr>
            <w:rStyle w:val="Lienhypertexte"/>
            <w:noProof/>
          </w:rPr>
          <w:t>2.2.2 – Soumission et attribution pour plusieurs lots</w:t>
        </w:r>
        <w:r>
          <w:rPr>
            <w:noProof/>
            <w:webHidden/>
          </w:rPr>
          <w:tab/>
        </w:r>
        <w:r>
          <w:rPr>
            <w:noProof/>
            <w:webHidden/>
          </w:rPr>
          <w:fldChar w:fldCharType="begin"/>
        </w:r>
        <w:r>
          <w:rPr>
            <w:noProof/>
            <w:webHidden/>
          </w:rPr>
          <w:instrText xml:space="preserve"> PAGEREF _Toc222727767 \h </w:instrText>
        </w:r>
        <w:r>
          <w:rPr>
            <w:noProof/>
            <w:webHidden/>
          </w:rPr>
        </w:r>
        <w:r>
          <w:rPr>
            <w:noProof/>
            <w:webHidden/>
          </w:rPr>
          <w:fldChar w:fldCharType="separate"/>
        </w:r>
        <w:r>
          <w:rPr>
            <w:noProof/>
            <w:webHidden/>
          </w:rPr>
          <w:t>3</w:t>
        </w:r>
        <w:r>
          <w:rPr>
            <w:noProof/>
            <w:webHidden/>
          </w:rPr>
          <w:fldChar w:fldCharType="end"/>
        </w:r>
      </w:hyperlink>
    </w:p>
    <w:p w14:paraId="4DA99D69" w14:textId="3C54A736" w:rsidR="00F357F7" w:rsidRDefault="00F357F7">
      <w:pPr>
        <w:pStyle w:val="TM2"/>
        <w:rPr>
          <w:rFonts w:eastAsiaTheme="minorEastAsia" w:cstheme="minorBidi"/>
          <w:smallCaps w:val="0"/>
          <w:noProof/>
          <w:sz w:val="22"/>
          <w:szCs w:val="22"/>
        </w:rPr>
      </w:pPr>
      <w:hyperlink w:anchor="_Toc222727768" w:history="1">
        <w:r w:rsidRPr="003F1974">
          <w:rPr>
            <w:rStyle w:val="Lienhypertexte"/>
            <w:noProof/>
          </w:rPr>
          <w:t>2.3 – Forme des soumissions et de la passation du contrat</w:t>
        </w:r>
        <w:r>
          <w:rPr>
            <w:noProof/>
            <w:webHidden/>
          </w:rPr>
          <w:tab/>
        </w:r>
        <w:r>
          <w:rPr>
            <w:noProof/>
            <w:webHidden/>
          </w:rPr>
          <w:fldChar w:fldCharType="begin"/>
        </w:r>
        <w:r>
          <w:rPr>
            <w:noProof/>
            <w:webHidden/>
          </w:rPr>
          <w:instrText xml:space="preserve"> PAGEREF _Toc222727768 \h </w:instrText>
        </w:r>
        <w:r>
          <w:rPr>
            <w:noProof/>
            <w:webHidden/>
          </w:rPr>
        </w:r>
        <w:r>
          <w:rPr>
            <w:noProof/>
            <w:webHidden/>
          </w:rPr>
          <w:fldChar w:fldCharType="separate"/>
        </w:r>
        <w:r>
          <w:rPr>
            <w:noProof/>
            <w:webHidden/>
          </w:rPr>
          <w:t>3</w:t>
        </w:r>
        <w:r>
          <w:rPr>
            <w:noProof/>
            <w:webHidden/>
          </w:rPr>
          <w:fldChar w:fldCharType="end"/>
        </w:r>
      </w:hyperlink>
    </w:p>
    <w:p w14:paraId="7F08AB45" w14:textId="7A7147EA" w:rsidR="00F357F7" w:rsidRDefault="00F357F7">
      <w:pPr>
        <w:pStyle w:val="TM2"/>
        <w:rPr>
          <w:rFonts w:eastAsiaTheme="minorEastAsia" w:cstheme="minorBidi"/>
          <w:smallCaps w:val="0"/>
          <w:noProof/>
          <w:sz w:val="22"/>
          <w:szCs w:val="22"/>
        </w:rPr>
      </w:pPr>
      <w:hyperlink w:anchor="_Toc222727769" w:history="1">
        <w:r w:rsidRPr="003F1974">
          <w:rPr>
            <w:rStyle w:val="Lienhypertexte"/>
            <w:noProof/>
          </w:rPr>
          <w:t>2.4 – Sous-traitance</w:t>
        </w:r>
        <w:r>
          <w:rPr>
            <w:noProof/>
            <w:webHidden/>
          </w:rPr>
          <w:tab/>
        </w:r>
        <w:r>
          <w:rPr>
            <w:noProof/>
            <w:webHidden/>
          </w:rPr>
          <w:fldChar w:fldCharType="begin"/>
        </w:r>
        <w:r>
          <w:rPr>
            <w:noProof/>
            <w:webHidden/>
          </w:rPr>
          <w:instrText xml:space="preserve"> PAGEREF _Toc222727769 \h </w:instrText>
        </w:r>
        <w:r>
          <w:rPr>
            <w:noProof/>
            <w:webHidden/>
          </w:rPr>
        </w:r>
        <w:r>
          <w:rPr>
            <w:noProof/>
            <w:webHidden/>
          </w:rPr>
          <w:fldChar w:fldCharType="separate"/>
        </w:r>
        <w:r>
          <w:rPr>
            <w:noProof/>
            <w:webHidden/>
          </w:rPr>
          <w:t>3</w:t>
        </w:r>
        <w:r>
          <w:rPr>
            <w:noProof/>
            <w:webHidden/>
          </w:rPr>
          <w:fldChar w:fldCharType="end"/>
        </w:r>
      </w:hyperlink>
    </w:p>
    <w:p w14:paraId="0A9F6603" w14:textId="51008B2B" w:rsidR="00F357F7" w:rsidRDefault="00F357F7">
      <w:pPr>
        <w:pStyle w:val="TM2"/>
        <w:rPr>
          <w:rFonts w:eastAsiaTheme="minorEastAsia" w:cstheme="minorBidi"/>
          <w:smallCaps w:val="0"/>
          <w:noProof/>
          <w:sz w:val="22"/>
          <w:szCs w:val="22"/>
        </w:rPr>
      </w:pPr>
      <w:hyperlink w:anchor="_Toc222727770" w:history="1">
        <w:r w:rsidRPr="003F1974">
          <w:rPr>
            <w:rStyle w:val="Lienhypertexte"/>
            <w:noProof/>
          </w:rPr>
          <w:t>2.5 – Pièces financières</w:t>
        </w:r>
        <w:r>
          <w:rPr>
            <w:noProof/>
            <w:webHidden/>
          </w:rPr>
          <w:tab/>
        </w:r>
        <w:r>
          <w:rPr>
            <w:noProof/>
            <w:webHidden/>
          </w:rPr>
          <w:fldChar w:fldCharType="begin"/>
        </w:r>
        <w:r>
          <w:rPr>
            <w:noProof/>
            <w:webHidden/>
          </w:rPr>
          <w:instrText xml:space="preserve"> PAGEREF _Toc222727770 \h </w:instrText>
        </w:r>
        <w:r>
          <w:rPr>
            <w:noProof/>
            <w:webHidden/>
          </w:rPr>
        </w:r>
        <w:r>
          <w:rPr>
            <w:noProof/>
            <w:webHidden/>
          </w:rPr>
          <w:fldChar w:fldCharType="separate"/>
        </w:r>
        <w:r>
          <w:rPr>
            <w:noProof/>
            <w:webHidden/>
          </w:rPr>
          <w:t>4</w:t>
        </w:r>
        <w:r>
          <w:rPr>
            <w:noProof/>
            <w:webHidden/>
          </w:rPr>
          <w:fldChar w:fldCharType="end"/>
        </w:r>
      </w:hyperlink>
    </w:p>
    <w:p w14:paraId="201942F4" w14:textId="369D717F" w:rsidR="00F357F7" w:rsidRDefault="00F357F7">
      <w:pPr>
        <w:pStyle w:val="TM2"/>
        <w:rPr>
          <w:rFonts w:eastAsiaTheme="minorEastAsia" w:cstheme="minorBidi"/>
          <w:smallCaps w:val="0"/>
          <w:noProof/>
          <w:sz w:val="22"/>
          <w:szCs w:val="22"/>
        </w:rPr>
      </w:pPr>
      <w:hyperlink w:anchor="_Toc222727771" w:history="1">
        <w:r w:rsidRPr="003F1974">
          <w:rPr>
            <w:rStyle w:val="Lienhypertexte"/>
            <w:noProof/>
          </w:rPr>
          <w:t>2.6 – Variantes</w:t>
        </w:r>
        <w:r>
          <w:rPr>
            <w:noProof/>
            <w:webHidden/>
          </w:rPr>
          <w:tab/>
        </w:r>
        <w:r>
          <w:rPr>
            <w:noProof/>
            <w:webHidden/>
          </w:rPr>
          <w:fldChar w:fldCharType="begin"/>
        </w:r>
        <w:r>
          <w:rPr>
            <w:noProof/>
            <w:webHidden/>
          </w:rPr>
          <w:instrText xml:space="preserve"> PAGEREF _Toc222727771 \h </w:instrText>
        </w:r>
        <w:r>
          <w:rPr>
            <w:noProof/>
            <w:webHidden/>
          </w:rPr>
        </w:r>
        <w:r>
          <w:rPr>
            <w:noProof/>
            <w:webHidden/>
          </w:rPr>
          <w:fldChar w:fldCharType="separate"/>
        </w:r>
        <w:r>
          <w:rPr>
            <w:noProof/>
            <w:webHidden/>
          </w:rPr>
          <w:t>4</w:t>
        </w:r>
        <w:r>
          <w:rPr>
            <w:noProof/>
            <w:webHidden/>
          </w:rPr>
          <w:fldChar w:fldCharType="end"/>
        </w:r>
      </w:hyperlink>
    </w:p>
    <w:p w14:paraId="042A5785" w14:textId="18E0BA13" w:rsidR="00F357F7" w:rsidRDefault="00F357F7">
      <w:pPr>
        <w:pStyle w:val="TM2"/>
        <w:rPr>
          <w:rFonts w:eastAsiaTheme="minorEastAsia" w:cstheme="minorBidi"/>
          <w:smallCaps w:val="0"/>
          <w:noProof/>
          <w:sz w:val="22"/>
          <w:szCs w:val="22"/>
        </w:rPr>
      </w:pPr>
      <w:hyperlink w:anchor="_Toc222727772" w:history="1">
        <w:r w:rsidRPr="003F1974">
          <w:rPr>
            <w:rStyle w:val="Lienhypertexte"/>
            <w:noProof/>
          </w:rPr>
          <w:t>2.7 – Confidentialité des documents remis par un soumissionnaire</w:t>
        </w:r>
        <w:r>
          <w:rPr>
            <w:noProof/>
            <w:webHidden/>
          </w:rPr>
          <w:tab/>
        </w:r>
        <w:r>
          <w:rPr>
            <w:noProof/>
            <w:webHidden/>
          </w:rPr>
          <w:fldChar w:fldCharType="begin"/>
        </w:r>
        <w:r>
          <w:rPr>
            <w:noProof/>
            <w:webHidden/>
          </w:rPr>
          <w:instrText xml:space="preserve"> PAGEREF _Toc222727772 \h </w:instrText>
        </w:r>
        <w:r>
          <w:rPr>
            <w:noProof/>
            <w:webHidden/>
          </w:rPr>
        </w:r>
        <w:r>
          <w:rPr>
            <w:noProof/>
            <w:webHidden/>
          </w:rPr>
          <w:fldChar w:fldCharType="separate"/>
        </w:r>
        <w:r>
          <w:rPr>
            <w:noProof/>
            <w:webHidden/>
          </w:rPr>
          <w:t>4</w:t>
        </w:r>
        <w:r>
          <w:rPr>
            <w:noProof/>
            <w:webHidden/>
          </w:rPr>
          <w:fldChar w:fldCharType="end"/>
        </w:r>
      </w:hyperlink>
    </w:p>
    <w:p w14:paraId="676C4ABA" w14:textId="63745493" w:rsidR="00F357F7" w:rsidRDefault="00F357F7">
      <w:pPr>
        <w:pStyle w:val="TM2"/>
        <w:rPr>
          <w:rFonts w:eastAsiaTheme="minorEastAsia" w:cstheme="minorBidi"/>
          <w:smallCaps w:val="0"/>
          <w:noProof/>
          <w:sz w:val="22"/>
          <w:szCs w:val="22"/>
        </w:rPr>
      </w:pPr>
      <w:hyperlink w:anchor="_Toc222727773" w:history="1">
        <w:r w:rsidRPr="003F1974">
          <w:rPr>
            <w:rStyle w:val="Lienhypertexte"/>
            <w:noProof/>
          </w:rPr>
          <w:t>2.8 – Délai d'exécution</w:t>
        </w:r>
        <w:r>
          <w:rPr>
            <w:noProof/>
            <w:webHidden/>
          </w:rPr>
          <w:tab/>
        </w:r>
        <w:r>
          <w:rPr>
            <w:noProof/>
            <w:webHidden/>
          </w:rPr>
          <w:fldChar w:fldCharType="begin"/>
        </w:r>
        <w:r>
          <w:rPr>
            <w:noProof/>
            <w:webHidden/>
          </w:rPr>
          <w:instrText xml:space="preserve"> PAGEREF _Toc222727773 \h </w:instrText>
        </w:r>
        <w:r>
          <w:rPr>
            <w:noProof/>
            <w:webHidden/>
          </w:rPr>
        </w:r>
        <w:r>
          <w:rPr>
            <w:noProof/>
            <w:webHidden/>
          </w:rPr>
          <w:fldChar w:fldCharType="separate"/>
        </w:r>
        <w:r>
          <w:rPr>
            <w:noProof/>
            <w:webHidden/>
          </w:rPr>
          <w:t>4</w:t>
        </w:r>
        <w:r>
          <w:rPr>
            <w:noProof/>
            <w:webHidden/>
          </w:rPr>
          <w:fldChar w:fldCharType="end"/>
        </w:r>
      </w:hyperlink>
    </w:p>
    <w:p w14:paraId="407BB15D" w14:textId="7A5A06C6" w:rsidR="00F357F7" w:rsidRDefault="00F357F7">
      <w:pPr>
        <w:pStyle w:val="TM2"/>
        <w:rPr>
          <w:rFonts w:eastAsiaTheme="minorEastAsia" w:cstheme="minorBidi"/>
          <w:smallCaps w:val="0"/>
          <w:noProof/>
          <w:sz w:val="22"/>
          <w:szCs w:val="22"/>
        </w:rPr>
      </w:pPr>
      <w:hyperlink w:anchor="_Toc222727774" w:history="1">
        <w:r w:rsidRPr="003F1974">
          <w:rPr>
            <w:rStyle w:val="Lienhypertexte"/>
            <w:noProof/>
          </w:rPr>
          <w:t>2.9 – Dossier de consultation des entreprises (DCE)</w:t>
        </w:r>
        <w:r>
          <w:rPr>
            <w:noProof/>
            <w:webHidden/>
          </w:rPr>
          <w:tab/>
        </w:r>
        <w:r>
          <w:rPr>
            <w:noProof/>
            <w:webHidden/>
          </w:rPr>
          <w:fldChar w:fldCharType="begin"/>
        </w:r>
        <w:r>
          <w:rPr>
            <w:noProof/>
            <w:webHidden/>
          </w:rPr>
          <w:instrText xml:space="preserve"> PAGEREF _Toc222727774 \h </w:instrText>
        </w:r>
        <w:r>
          <w:rPr>
            <w:noProof/>
            <w:webHidden/>
          </w:rPr>
        </w:r>
        <w:r>
          <w:rPr>
            <w:noProof/>
            <w:webHidden/>
          </w:rPr>
          <w:fldChar w:fldCharType="separate"/>
        </w:r>
        <w:r>
          <w:rPr>
            <w:noProof/>
            <w:webHidden/>
          </w:rPr>
          <w:t>4</w:t>
        </w:r>
        <w:r>
          <w:rPr>
            <w:noProof/>
            <w:webHidden/>
          </w:rPr>
          <w:fldChar w:fldCharType="end"/>
        </w:r>
      </w:hyperlink>
    </w:p>
    <w:p w14:paraId="645016EC" w14:textId="3BD86AA3" w:rsidR="00F357F7" w:rsidRDefault="00F357F7">
      <w:pPr>
        <w:pStyle w:val="TM3"/>
        <w:tabs>
          <w:tab w:val="right" w:leader="dot" w:pos="9628"/>
        </w:tabs>
        <w:rPr>
          <w:rFonts w:eastAsiaTheme="minorEastAsia" w:cstheme="minorBidi"/>
          <w:i w:val="0"/>
          <w:iCs w:val="0"/>
          <w:noProof/>
          <w:sz w:val="22"/>
          <w:szCs w:val="22"/>
        </w:rPr>
      </w:pPr>
      <w:hyperlink w:anchor="_Toc222727775" w:history="1">
        <w:r w:rsidRPr="003F1974">
          <w:rPr>
            <w:rStyle w:val="Lienhypertexte"/>
            <w:noProof/>
          </w:rPr>
          <w:t>2.9.1 – Mise à disposition du DCE</w:t>
        </w:r>
        <w:r>
          <w:rPr>
            <w:noProof/>
            <w:webHidden/>
          </w:rPr>
          <w:tab/>
        </w:r>
        <w:r>
          <w:rPr>
            <w:noProof/>
            <w:webHidden/>
          </w:rPr>
          <w:fldChar w:fldCharType="begin"/>
        </w:r>
        <w:r>
          <w:rPr>
            <w:noProof/>
            <w:webHidden/>
          </w:rPr>
          <w:instrText xml:space="preserve"> PAGEREF _Toc222727775 \h </w:instrText>
        </w:r>
        <w:r>
          <w:rPr>
            <w:noProof/>
            <w:webHidden/>
          </w:rPr>
        </w:r>
        <w:r>
          <w:rPr>
            <w:noProof/>
            <w:webHidden/>
          </w:rPr>
          <w:fldChar w:fldCharType="separate"/>
        </w:r>
        <w:r>
          <w:rPr>
            <w:noProof/>
            <w:webHidden/>
          </w:rPr>
          <w:t>4</w:t>
        </w:r>
        <w:r>
          <w:rPr>
            <w:noProof/>
            <w:webHidden/>
          </w:rPr>
          <w:fldChar w:fldCharType="end"/>
        </w:r>
      </w:hyperlink>
    </w:p>
    <w:p w14:paraId="6F8C4947" w14:textId="3B4815AE" w:rsidR="00F357F7" w:rsidRDefault="00F357F7">
      <w:pPr>
        <w:pStyle w:val="TM3"/>
        <w:tabs>
          <w:tab w:val="right" w:leader="dot" w:pos="9628"/>
        </w:tabs>
        <w:rPr>
          <w:rFonts w:eastAsiaTheme="minorEastAsia" w:cstheme="minorBidi"/>
          <w:i w:val="0"/>
          <w:iCs w:val="0"/>
          <w:noProof/>
          <w:sz w:val="22"/>
          <w:szCs w:val="22"/>
        </w:rPr>
      </w:pPr>
      <w:hyperlink w:anchor="_Toc222727776" w:history="1">
        <w:r w:rsidRPr="003F1974">
          <w:rPr>
            <w:rStyle w:val="Lienhypertexte"/>
            <w:noProof/>
          </w:rPr>
          <w:t>2.9.2 – Demandes de renseignements / observations / questions</w:t>
        </w:r>
        <w:r>
          <w:rPr>
            <w:noProof/>
            <w:webHidden/>
          </w:rPr>
          <w:tab/>
        </w:r>
        <w:r>
          <w:rPr>
            <w:noProof/>
            <w:webHidden/>
          </w:rPr>
          <w:fldChar w:fldCharType="begin"/>
        </w:r>
        <w:r>
          <w:rPr>
            <w:noProof/>
            <w:webHidden/>
          </w:rPr>
          <w:instrText xml:space="preserve"> PAGEREF _Toc222727776 \h </w:instrText>
        </w:r>
        <w:r>
          <w:rPr>
            <w:noProof/>
            <w:webHidden/>
          </w:rPr>
        </w:r>
        <w:r>
          <w:rPr>
            <w:noProof/>
            <w:webHidden/>
          </w:rPr>
          <w:fldChar w:fldCharType="separate"/>
        </w:r>
        <w:r>
          <w:rPr>
            <w:noProof/>
            <w:webHidden/>
          </w:rPr>
          <w:t>4</w:t>
        </w:r>
        <w:r>
          <w:rPr>
            <w:noProof/>
            <w:webHidden/>
          </w:rPr>
          <w:fldChar w:fldCharType="end"/>
        </w:r>
      </w:hyperlink>
    </w:p>
    <w:p w14:paraId="73E4180F" w14:textId="49BDB6AA" w:rsidR="00F357F7" w:rsidRDefault="00F357F7">
      <w:pPr>
        <w:pStyle w:val="TM3"/>
        <w:tabs>
          <w:tab w:val="right" w:leader="dot" w:pos="9628"/>
        </w:tabs>
        <w:rPr>
          <w:rFonts w:eastAsiaTheme="minorEastAsia" w:cstheme="minorBidi"/>
          <w:i w:val="0"/>
          <w:iCs w:val="0"/>
          <w:noProof/>
          <w:sz w:val="22"/>
          <w:szCs w:val="22"/>
        </w:rPr>
      </w:pPr>
      <w:hyperlink w:anchor="_Toc222727777" w:history="1">
        <w:r w:rsidRPr="003F1974">
          <w:rPr>
            <w:rStyle w:val="Lienhypertexte"/>
            <w:noProof/>
          </w:rPr>
          <w:t>2.9.3 – Intégrité du DCE</w:t>
        </w:r>
        <w:r>
          <w:rPr>
            <w:noProof/>
            <w:webHidden/>
          </w:rPr>
          <w:tab/>
        </w:r>
        <w:r>
          <w:rPr>
            <w:noProof/>
            <w:webHidden/>
          </w:rPr>
          <w:fldChar w:fldCharType="begin"/>
        </w:r>
        <w:r>
          <w:rPr>
            <w:noProof/>
            <w:webHidden/>
          </w:rPr>
          <w:instrText xml:space="preserve"> PAGEREF _Toc222727777 \h </w:instrText>
        </w:r>
        <w:r>
          <w:rPr>
            <w:noProof/>
            <w:webHidden/>
          </w:rPr>
        </w:r>
        <w:r>
          <w:rPr>
            <w:noProof/>
            <w:webHidden/>
          </w:rPr>
          <w:fldChar w:fldCharType="separate"/>
        </w:r>
        <w:r>
          <w:rPr>
            <w:noProof/>
            <w:webHidden/>
          </w:rPr>
          <w:t>5</w:t>
        </w:r>
        <w:r>
          <w:rPr>
            <w:noProof/>
            <w:webHidden/>
          </w:rPr>
          <w:fldChar w:fldCharType="end"/>
        </w:r>
      </w:hyperlink>
    </w:p>
    <w:p w14:paraId="107BED9D" w14:textId="2CCAC380" w:rsidR="00F357F7" w:rsidRDefault="00F357F7">
      <w:pPr>
        <w:pStyle w:val="TM3"/>
        <w:tabs>
          <w:tab w:val="right" w:leader="dot" w:pos="9628"/>
        </w:tabs>
        <w:rPr>
          <w:rFonts w:eastAsiaTheme="minorEastAsia" w:cstheme="minorBidi"/>
          <w:i w:val="0"/>
          <w:iCs w:val="0"/>
          <w:noProof/>
          <w:sz w:val="22"/>
          <w:szCs w:val="22"/>
        </w:rPr>
      </w:pPr>
      <w:hyperlink w:anchor="_Toc222727778" w:history="1">
        <w:r w:rsidRPr="003F1974">
          <w:rPr>
            <w:rStyle w:val="Lienhypertexte"/>
            <w:noProof/>
          </w:rPr>
          <w:t>2.9.4 – Modifications mineures du DCE</w:t>
        </w:r>
        <w:r>
          <w:rPr>
            <w:noProof/>
            <w:webHidden/>
          </w:rPr>
          <w:tab/>
        </w:r>
        <w:r>
          <w:rPr>
            <w:noProof/>
            <w:webHidden/>
          </w:rPr>
          <w:fldChar w:fldCharType="begin"/>
        </w:r>
        <w:r>
          <w:rPr>
            <w:noProof/>
            <w:webHidden/>
          </w:rPr>
          <w:instrText xml:space="preserve"> PAGEREF _Toc222727778 \h </w:instrText>
        </w:r>
        <w:r>
          <w:rPr>
            <w:noProof/>
            <w:webHidden/>
          </w:rPr>
        </w:r>
        <w:r>
          <w:rPr>
            <w:noProof/>
            <w:webHidden/>
          </w:rPr>
          <w:fldChar w:fldCharType="separate"/>
        </w:r>
        <w:r>
          <w:rPr>
            <w:noProof/>
            <w:webHidden/>
          </w:rPr>
          <w:t>5</w:t>
        </w:r>
        <w:r>
          <w:rPr>
            <w:noProof/>
            <w:webHidden/>
          </w:rPr>
          <w:fldChar w:fldCharType="end"/>
        </w:r>
      </w:hyperlink>
    </w:p>
    <w:p w14:paraId="7D5764BE" w14:textId="40814BF2" w:rsidR="00F357F7" w:rsidRDefault="00F357F7">
      <w:pPr>
        <w:pStyle w:val="TM3"/>
        <w:tabs>
          <w:tab w:val="right" w:leader="dot" w:pos="9628"/>
        </w:tabs>
        <w:rPr>
          <w:rFonts w:eastAsiaTheme="minorEastAsia" w:cstheme="minorBidi"/>
          <w:i w:val="0"/>
          <w:iCs w:val="0"/>
          <w:noProof/>
          <w:sz w:val="22"/>
          <w:szCs w:val="22"/>
        </w:rPr>
      </w:pPr>
      <w:hyperlink w:anchor="_Toc222727779" w:history="1">
        <w:r w:rsidRPr="003F1974">
          <w:rPr>
            <w:rStyle w:val="Lienhypertexte"/>
            <w:noProof/>
          </w:rPr>
          <w:t>2.9.5 – Échanges électroniques</w:t>
        </w:r>
        <w:r>
          <w:rPr>
            <w:noProof/>
            <w:webHidden/>
          </w:rPr>
          <w:tab/>
        </w:r>
        <w:r>
          <w:rPr>
            <w:noProof/>
            <w:webHidden/>
          </w:rPr>
          <w:fldChar w:fldCharType="begin"/>
        </w:r>
        <w:r>
          <w:rPr>
            <w:noProof/>
            <w:webHidden/>
          </w:rPr>
          <w:instrText xml:space="preserve"> PAGEREF _Toc222727779 \h </w:instrText>
        </w:r>
        <w:r>
          <w:rPr>
            <w:noProof/>
            <w:webHidden/>
          </w:rPr>
        </w:r>
        <w:r>
          <w:rPr>
            <w:noProof/>
            <w:webHidden/>
          </w:rPr>
          <w:fldChar w:fldCharType="separate"/>
        </w:r>
        <w:r>
          <w:rPr>
            <w:noProof/>
            <w:webHidden/>
          </w:rPr>
          <w:t>5</w:t>
        </w:r>
        <w:r>
          <w:rPr>
            <w:noProof/>
            <w:webHidden/>
          </w:rPr>
          <w:fldChar w:fldCharType="end"/>
        </w:r>
      </w:hyperlink>
    </w:p>
    <w:p w14:paraId="1CC0BC85" w14:textId="1181B77E" w:rsidR="00F357F7" w:rsidRDefault="00F357F7">
      <w:pPr>
        <w:pStyle w:val="TM2"/>
        <w:rPr>
          <w:rFonts w:eastAsiaTheme="minorEastAsia" w:cstheme="minorBidi"/>
          <w:smallCaps w:val="0"/>
          <w:noProof/>
          <w:sz w:val="22"/>
          <w:szCs w:val="22"/>
        </w:rPr>
      </w:pPr>
      <w:hyperlink w:anchor="_Toc222727780" w:history="1">
        <w:r w:rsidRPr="003F1974">
          <w:rPr>
            <w:rStyle w:val="Lienhypertexte"/>
            <w:noProof/>
          </w:rPr>
          <w:t>2.10 –Visite des lieux</w:t>
        </w:r>
        <w:r>
          <w:rPr>
            <w:noProof/>
            <w:webHidden/>
          </w:rPr>
          <w:tab/>
        </w:r>
        <w:r>
          <w:rPr>
            <w:noProof/>
            <w:webHidden/>
          </w:rPr>
          <w:fldChar w:fldCharType="begin"/>
        </w:r>
        <w:r>
          <w:rPr>
            <w:noProof/>
            <w:webHidden/>
          </w:rPr>
          <w:instrText xml:space="preserve"> PAGEREF _Toc222727780 \h </w:instrText>
        </w:r>
        <w:r>
          <w:rPr>
            <w:noProof/>
            <w:webHidden/>
          </w:rPr>
        </w:r>
        <w:r>
          <w:rPr>
            <w:noProof/>
            <w:webHidden/>
          </w:rPr>
          <w:fldChar w:fldCharType="separate"/>
        </w:r>
        <w:r>
          <w:rPr>
            <w:noProof/>
            <w:webHidden/>
          </w:rPr>
          <w:t>5</w:t>
        </w:r>
        <w:r>
          <w:rPr>
            <w:noProof/>
            <w:webHidden/>
          </w:rPr>
          <w:fldChar w:fldCharType="end"/>
        </w:r>
      </w:hyperlink>
    </w:p>
    <w:p w14:paraId="290CF895" w14:textId="677F2ECC" w:rsidR="00F357F7" w:rsidRDefault="00F357F7">
      <w:pPr>
        <w:pStyle w:val="TM2"/>
        <w:rPr>
          <w:rFonts w:eastAsiaTheme="minorEastAsia" w:cstheme="minorBidi"/>
          <w:smallCaps w:val="0"/>
          <w:noProof/>
          <w:sz w:val="22"/>
          <w:szCs w:val="22"/>
        </w:rPr>
      </w:pPr>
      <w:hyperlink w:anchor="_Toc222727781" w:history="1">
        <w:r w:rsidRPr="003F1974">
          <w:rPr>
            <w:rStyle w:val="Lienhypertexte"/>
            <w:noProof/>
          </w:rPr>
          <w:t>2.11 – Délai d’engagement et suite à donner à la consultation</w:t>
        </w:r>
        <w:r>
          <w:rPr>
            <w:noProof/>
            <w:webHidden/>
          </w:rPr>
          <w:tab/>
        </w:r>
        <w:r>
          <w:rPr>
            <w:noProof/>
            <w:webHidden/>
          </w:rPr>
          <w:fldChar w:fldCharType="begin"/>
        </w:r>
        <w:r>
          <w:rPr>
            <w:noProof/>
            <w:webHidden/>
          </w:rPr>
          <w:instrText xml:space="preserve"> PAGEREF _Toc222727781 \h </w:instrText>
        </w:r>
        <w:r>
          <w:rPr>
            <w:noProof/>
            <w:webHidden/>
          </w:rPr>
        </w:r>
        <w:r>
          <w:rPr>
            <w:noProof/>
            <w:webHidden/>
          </w:rPr>
          <w:fldChar w:fldCharType="separate"/>
        </w:r>
        <w:r>
          <w:rPr>
            <w:noProof/>
            <w:webHidden/>
          </w:rPr>
          <w:t>5</w:t>
        </w:r>
        <w:r>
          <w:rPr>
            <w:noProof/>
            <w:webHidden/>
          </w:rPr>
          <w:fldChar w:fldCharType="end"/>
        </w:r>
      </w:hyperlink>
    </w:p>
    <w:p w14:paraId="71A943CB" w14:textId="5E8B8758" w:rsidR="00F357F7" w:rsidRDefault="00F357F7">
      <w:pPr>
        <w:pStyle w:val="TM1"/>
        <w:tabs>
          <w:tab w:val="right" w:leader="dot" w:pos="9628"/>
        </w:tabs>
        <w:rPr>
          <w:rFonts w:eastAsiaTheme="minorEastAsia" w:cstheme="minorBidi"/>
          <w:b w:val="0"/>
          <w:bCs w:val="0"/>
          <w:caps w:val="0"/>
          <w:noProof/>
          <w:sz w:val="22"/>
          <w:szCs w:val="22"/>
        </w:rPr>
      </w:pPr>
      <w:hyperlink w:anchor="_Toc222727782" w:history="1">
        <w:r w:rsidRPr="003F1974">
          <w:rPr>
            <w:rStyle w:val="Lienhypertexte"/>
            <w:noProof/>
          </w:rPr>
          <w:t>ARTICLE 3 – CONTENANCE ET PRÉSENTATION DES OFFRES</w:t>
        </w:r>
        <w:r>
          <w:rPr>
            <w:noProof/>
            <w:webHidden/>
          </w:rPr>
          <w:tab/>
        </w:r>
        <w:r>
          <w:rPr>
            <w:noProof/>
            <w:webHidden/>
          </w:rPr>
          <w:fldChar w:fldCharType="begin"/>
        </w:r>
        <w:r>
          <w:rPr>
            <w:noProof/>
            <w:webHidden/>
          </w:rPr>
          <w:instrText xml:space="preserve"> PAGEREF _Toc222727782 \h </w:instrText>
        </w:r>
        <w:r>
          <w:rPr>
            <w:noProof/>
            <w:webHidden/>
          </w:rPr>
        </w:r>
        <w:r>
          <w:rPr>
            <w:noProof/>
            <w:webHidden/>
          </w:rPr>
          <w:fldChar w:fldCharType="separate"/>
        </w:r>
        <w:r>
          <w:rPr>
            <w:noProof/>
            <w:webHidden/>
          </w:rPr>
          <w:t>5</w:t>
        </w:r>
        <w:r>
          <w:rPr>
            <w:noProof/>
            <w:webHidden/>
          </w:rPr>
          <w:fldChar w:fldCharType="end"/>
        </w:r>
      </w:hyperlink>
    </w:p>
    <w:p w14:paraId="059AB085" w14:textId="71A870DD" w:rsidR="00F357F7" w:rsidRDefault="00F357F7">
      <w:pPr>
        <w:pStyle w:val="TM2"/>
        <w:rPr>
          <w:rFonts w:eastAsiaTheme="minorEastAsia" w:cstheme="minorBidi"/>
          <w:smallCaps w:val="0"/>
          <w:noProof/>
          <w:sz w:val="22"/>
          <w:szCs w:val="22"/>
        </w:rPr>
      </w:pPr>
      <w:hyperlink w:anchor="_Toc222727783" w:history="1">
        <w:r w:rsidRPr="003F1974">
          <w:rPr>
            <w:rStyle w:val="Lienhypertexte"/>
            <w:noProof/>
          </w:rPr>
          <w:t>3.1 – Soumission</w:t>
        </w:r>
        <w:r>
          <w:rPr>
            <w:noProof/>
            <w:webHidden/>
          </w:rPr>
          <w:tab/>
        </w:r>
        <w:r>
          <w:rPr>
            <w:noProof/>
            <w:webHidden/>
          </w:rPr>
          <w:fldChar w:fldCharType="begin"/>
        </w:r>
        <w:r>
          <w:rPr>
            <w:noProof/>
            <w:webHidden/>
          </w:rPr>
          <w:instrText xml:space="preserve"> PAGEREF _Toc222727783 \h </w:instrText>
        </w:r>
        <w:r>
          <w:rPr>
            <w:noProof/>
            <w:webHidden/>
          </w:rPr>
        </w:r>
        <w:r>
          <w:rPr>
            <w:noProof/>
            <w:webHidden/>
          </w:rPr>
          <w:fldChar w:fldCharType="separate"/>
        </w:r>
        <w:r>
          <w:rPr>
            <w:noProof/>
            <w:webHidden/>
          </w:rPr>
          <w:t>6</w:t>
        </w:r>
        <w:r>
          <w:rPr>
            <w:noProof/>
            <w:webHidden/>
          </w:rPr>
          <w:fldChar w:fldCharType="end"/>
        </w:r>
      </w:hyperlink>
    </w:p>
    <w:p w14:paraId="1A7295D7" w14:textId="61029E2C" w:rsidR="00F357F7" w:rsidRDefault="00F357F7">
      <w:pPr>
        <w:pStyle w:val="TM2"/>
        <w:rPr>
          <w:rFonts w:eastAsiaTheme="minorEastAsia" w:cstheme="minorBidi"/>
          <w:smallCaps w:val="0"/>
          <w:noProof/>
          <w:sz w:val="22"/>
          <w:szCs w:val="22"/>
        </w:rPr>
      </w:pPr>
      <w:hyperlink w:anchor="_Toc222727784" w:history="1">
        <w:r w:rsidRPr="003F1974">
          <w:rPr>
            <w:rStyle w:val="Lienhypertexte"/>
            <w:noProof/>
          </w:rPr>
          <w:t>3.2 Indépendance des offres</w:t>
        </w:r>
        <w:r>
          <w:rPr>
            <w:noProof/>
            <w:webHidden/>
          </w:rPr>
          <w:tab/>
        </w:r>
        <w:r>
          <w:rPr>
            <w:noProof/>
            <w:webHidden/>
          </w:rPr>
          <w:fldChar w:fldCharType="begin"/>
        </w:r>
        <w:r>
          <w:rPr>
            <w:noProof/>
            <w:webHidden/>
          </w:rPr>
          <w:instrText xml:space="preserve"> PAGEREF _Toc222727784 \h </w:instrText>
        </w:r>
        <w:r>
          <w:rPr>
            <w:noProof/>
            <w:webHidden/>
          </w:rPr>
        </w:r>
        <w:r>
          <w:rPr>
            <w:noProof/>
            <w:webHidden/>
          </w:rPr>
          <w:fldChar w:fldCharType="separate"/>
        </w:r>
        <w:r>
          <w:rPr>
            <w:noProof/>
            <w:webHidden/>
          </w:rPr>
          <w:t>6</w:t>
        </w:r>
        <w:r>
          <w:rPr>
            <w:noProof/>
            <w:webHidden/>
          </w:rPr>
          <w:fldChar w:fldCharType="end"/>
        </w:r>
      </w:hyperlink>
    </w:p>
    <w:p w14:paraId="38EB236F" w14:textId="75628C57" w:rsidR="00F357F7" w:rsidRDefault="00F357F7">
      <w:pPr>
        <w:pStyle w:val="TM1"/>
        <w:tabs>
          <w:tab w:val="right" w:leader="dot" w:pos="9628"/>
        </w:tabs>
        <w:rPr>
          <w:rFonts w:eastAsiaTheme="minorEastAsia" w:cstheme="minorBidi"/>
          <w:b w:val="0"/>
          <w:bCs w:val="0"/>
          <w:caps w:val="0"/>
          <w:noProof/>
          <w:sz w:val="22"/>
          <w:szCs w:val="22"/>
        </w:rPr>
      </w:pPr>
      <w:hyperlink w:anchor="_Toc222727785" w:history="1">
        <w:r w:rsidRPr="003F1974">
          <w:rPr>
            <w:rStyle w:val="Lienhypertexte"/>
            <w:noProof/>
          </w:rPr>
          <w:t>ARTICLE 4 – CONDITIONS DE REMISE DES OFFRES</w:t>
        </w:r>
        <w:r>
          <w:rPr>
            <w:noProof/>
            <w:webHidden/>
          </w:rPr>
          <w:tab/>
        </w:r>
        <w:r>
          <w:rPr>
            <w:noProof/>
            <w:webHidden/>
          </w:rPr>
          <w:fldChar w:fldCharType="begin"/>
        </w:r>
        <w:r>
          <w:rPr>
            <w:noProof/>
            <w:webHidden/>
          </w:rPr>
          <w:instrText xml:space="preserve"> PAGEREF _Toc222727785 \h </w:instrText>
        </w:r>
        <w:r>
          <w:rPr>
            <w:noProof/>
            <w:webHidden/>
          </w:rPr>
        </w:r>
        <w:r>
          <w:rPr>
            <w:noProof/>
            <w:webHidden/>
          </w:rPr>
          <w:fldChar w:fldCharType="separate"/>
        </w:r>
        <w:r>
          <w:rPr>
            <w:noProof/>
            <w:webHidden/>
          </w:rPr>
          <w:t>7</w:t>
        </w:r>
        <w:r>
          <w:rPr>
            <w:noProof/>
            <w:webHidden/>
          </w:rPr>
          <w:fldChar w:fldCharType="end"/>
        </w:r>
      </w:hyperlink>
    </w:p>
    <w:p w14:paraId="2FBB3A5C" w14:textId="54D85421" w:rsidR="00F357F7" w:rsidRDefault="00F357F7">
      <w:pPr>
        <w:pStyle w:val="TM1"/>
        <w:tabs>
          <w:tab w:val="right" w:leader="dot" w:pos="9628"/>
        </w:tabs>
        <w:rPr>
          <w:rFonts w:eastAsiaTheme="minorEastAsia" w:cstheme="minorBidi"/>
          <w:b w:val="0"/>
          <w:bCs w:val="0"/>
          <w:caps w:val="0"/>
          <w:noProof/>
          <w:sz w:val="22"/>
          <w:szCs w:val="22"/>
        </w:rPr>
      </w:pPr>
      <w:hyperlink w:anchor="_Toc222727786" w:history="1">
        <w:r w:rsidRPr="003F1974">
          <w:rPr>
            <w:rStyle w:val="Lienhypertexte"/>
            <w:noProof/>
          </w:rPr>
          <w:t>ARTICLE 5 – AGRÉMENT DES CANDIDATURES, RÉGULARISATION ET JUGEMENT DES OFFRES</w:t>
        </w:r>
        <w:r>
          <w:rPr>
            <w:noProof/>
            <w:webHidden/>
          </w:rPr>
          <w:tab/>
        </w:r>
        <w:r>
          <w:rPr>
            <w:noProof/>
            <w:webHidden/>
          </w:rPr>
          <w:fldChar w:fldCharType="begin"/>
        </w:r>
        <w:r>
          <w:rPr>
            <w:noProof/>
            <w:webHidden/>
          </w:rPr>
          <w:instrText xml:space="preserve"> PAGEREF _Toc222727786 \h </w:instrText>
        </w:r>
        <w:r>
          <w:rPr>
            <w:noProof/>
            <w:webHidden/>
          </w:rPr>
        </w:r>
        <w:r>
          <w:rPr>
            <w:noProof/>
            <w:webHidden/>
          </w:rPr>
          <w:fldChar w:fldCharType="separate"/>
        </w:r>
        <w:r>
          <w:rPr>
            <w:noProof/>
            <w:webHidden/>
          </w:rPr>
          <w:t>7</w:t>
        </w:r>
        <w:r>
          <w:rPr>
            <w:noProof/>
            <w:webHidden/>
          </w:rPr>
          <w:fldChar w:fldCharType="end"/>
        </w:r>
      </w:hyperlink>
    </w:p>
    <w:p w14:paraId="3CBA9784" w14:textId="45E7283E" w:rsidR="00F357F7" w:rsidRDefault="00F357F7">
      <w:pPr>
        <w:pStyle w:val="TM2"/>
        <w:rPr>
          <w:rFonts w:eastAsiaTheme="minorEastAsia" w:cstheme="minorBidi"/>
          <w:smallCaps w:val="0"/>
          <w:noProof/>
          <w:sz w:val="22"/>
          <w:szCs w:val="22"/>
        </w:rPr>
      </w:pPr>
      <w:hyperlink w:anchor="_Toc222727787" w:history="1">
        <w:r w:rsidRPr="003F1974">
          <w:rPr>
            <w:rStyle w:val="Lienhypertexte"/>
            <w:noProof/>
          </w:rPr>
          <w:t>5.1 – Critères d’agrément des candidatures</w:t>
        </w:r>
        <w:r>
          <w:rPr>
            <w:noProof/>
            <w:webHidden/>
          </w:rPr>
          <w:tab/>
        </w:r>
        <w:r>
          <w:rPr>
            <w:noProof/>
            <w:webHidden/>
          </w:rPr>
          <w:fldChar w:fldCharType="begin"/>
        </w:r>
        <w:r>
          <w:rPr>
            <w:noProof/>
            <w:webHidden/>
          </w:rPr>
          <w:instrText xml:space="preserve"> PAGEREF _Toc222727787 \h </w:instrText>
        </w:r>
        <w:r>
          <w:rPr>
            <w:noProof/>
            <w:webHidden/>
          </w:rPr>
        </w:r>
        <w:r>
          <w:rPr>
            <w:noProof/>
            <w:webHidden/>
          </w:rPr>
          <w:fldChar w:fldCharType="separate"/>
        </w:r>
        <w:r>
          <w:rPr>
            <w:noProof/>
            <w:webHidden/>
          </w:rPr>
          <w:t>7</w:t>
        </w:r>
        <w:r>
          <w:rPr>
            <w:noProof/>
            <w:webHidden/>
          </w:rPr>
          <w:fldChar w:fldCharType="end"/>
        </w:r>
      </w:hyperlink>
    </w:p>
    <w:p w14:paraId="5D53705A" w14:textId="36863410" w:rsidR="00F357F7" w:rsidRDefault="00F357F7">
      <w:pPr>
        <w:pStyle w:val="TM2"/>
        <w:rPr>
          <w:rFonts w:eastAsiaTheme="minorEastAsia" w:cstheme="minorBidi"/>
          <w:smallCaps w:val="0"/>
          <w:noProof/>
          <w:sz w:val="22"/>
          <w:szCs w:val="22"/>
        </w:rPr>
      </w:pPr>
      <w:hyperlink w:anchor="_Toc222727788" w:history="1">
        <w:r w:rsidRPr="003F1974">
          <w:rPr>
            <w:rStyle w:val="Lienhypertexte"/>
            <w:noProof/>
          </w:rPr>
          <w:t>5.2 – Régularisation des soumissions</w:t>
        </w:r>
        <w:r>
          <w:rPr>
            <w:noProof/>
            <w:webHidden/>
          </w:rPr>
          <w:tab/>
        </w:r>
        <w:r>
          <w:rPr>
            <w:noProof/>
            <w:webHidden/>
          </w:rPr>
          <w:fldChar w:fldCharType="begin"/>
        </w:r>
        <w:r>
          <w:rPr>
            <w:noProof/>
            <w:webHidden/>
          </w:rPr>
          <w:instrText xml:space="preserve"> PAGEREF _Toc222727788 \h </w:instrText>
        </w:r>
        <w:r>
          <w:rPr>
            <w:noProof/>
            <w:webHidden/>
          </w:rPr>
        </w:r>
        <w:r>
          <w:rPr>
            <w:noProof/>
            <w:webHidden/>
          </w:rPr>
          <w:fldChar w:fldCharType="separate"/>
        </w:r>
        <w:r>
          <w:rPr>
            <w:noProof/>
            <w:webHidden/>
          </w:rPr>
          <w:t>7</w:t>
        </w:r>
        <w:r>
          <w:rPr>
            <w:noProof/>
            <w:webHidden/>
          </w:rPr>
          <w:fldChar w:fldCharType="end"/>
        </w:r>
      </w:hyperlink>
    </w:p>
    <w:p w14:paraId="650A1EE2" w14:textId="151B1BED" w:rsidR="00F357F7" w:rsidRDefault="00F357F7">
      <w:pPr>
        <w:pStyle w:val="TM2"/>
        <w:rPr>
          <w:rFonts w:eastAsiaTheme="minorEastAsia" w:cstheme="minorBidi"/>
          <w:smallCaps w:val="0"/>
          <w:noProof/>
          <w:sz w:val="22"/>
          <w:szCs w:val="22"/>
        </w:rPr>
      </w:pPr>
      <w:hyperlink w:anchor="_Toc222727789" w:history="1">
        <w:r w:rsidRPr="003F1974">
          <w:rPr>
            <w:rStyle w:val="Lienhypertexte"/>
            <w:noProof/>
          </w:rPr>
          <w:t>5.3 – Analyse des offres</w:t>
        </w:r>
        <w:r>
          <w:rPr>
            <w:noProof/>
            <w:webHidden/>
          </w:rPr>
          <w:tab/>
        </w:r>
        <w:r>
          <w:rPr>
            <w:noProof/>
            <w:webHidden/>
          </w:rPr>
          <w:fldChar w:fldCharType="begin"/>
        </w:r>
        <w:r>
          <w:rPr>
            <w:noProof/>
            <w:webHidden/>
          </w:rPr>
          <w:instrText xml:space="preserve"> PAGEREF _Toc222727789 \h </w:instrText>
        </w:r>
        <w:r>
          <w:rPr>
            <w:noProof/>
            <w:webHidden/>
          </w:rPr>
        </w:r>
        <w:r>
          <w:rPr>
            <w:noProof/>
            <w:webHidden/>
          </w:rPr>
          <w:fldChar w:fldCharType="separate"/>
        </w:r>
        <w:r>
          <w:rPr>
            <w:noProof/>
            <w:webHidden/>
          </w:rPr>
          <w:t>8</w:t>
        </w:r>
        <w:r>
          <w:rPr>
            <w:noProof/>
            <w:webHidden/>
          </w:rPr>
          <w:fldChar w:fldCharType="end"/>
        </w:r>
      </w:hyperlink>
    </w:p>
    <w:p w14:paraId="504FBD69" w14:textId="309EDDED" w:rsidR="00F357F7" w:rsidRDefault="00F357F7">
      <w:pPr>
        <w:pStyle w:val="TM2"/>
        <w:rPr>
          <w:rFonts w:eastAsiaTheme="minorEastAsia" w:cstheme="minorBidi"/>
          <w:smallCaps w:val="0"/>
          <w:noProof/>
          <w:sz w:val="22"/>
          <w:szCs w:val="22"/>
        </w:rPr>
      </w:pPr>
      <w:hyperlink w:anchor="_Toc222727790" w:history="1">
        <w:r w:rsidRPr="003F1974">
          <w:rPr>
            <w:rStyle w:val="Lienhypertexte"/>
            <w:noProof/>
          </w:rPr>
          <w:t>5.4 – Critères de jugement des offres</w:t>
        </w:r>
        <w:r>
          <w:rPr>
            <w:noProof/>
            <w:webHidden/>
          </w:rPr>
          <w:tab/>
        </w:r>
        <w:r>
          <w:rPr>
            <w:noProof/>
            <w:webHidden/>
          </w:rPr>
          <w:fldChar w:fldCharType="begin"/>
        </w:r>
        <w:r>
          <w:rPr>
            <w:noProof/>
            <w:webHidden/>
          </w:rPr>
          <w:instrText xml:space="preserve"> PAGEREF _Toc222727790 \h </w:instrText>
        </w:r>
        <w:r>
          <w:rPr>
            <w:noProof/>
            <w:webHidden/>
          </w:rPr>
        </w:r>
        <w:r>
          <w:rPr>
            <w:noProof/>
            <w:webHidden/>
          </w:rPr>
          <w:fldChar w:fldCharType="separate"/>
        </w:r>
        <w:r>
          <w:rPr>
            <w:noProof/>
            <w:webHidden/>
          </w:rPr>
          <w:t>8</w:t>
        </w:r>
        <w:r>
          <w:rPr>
            <w:noProof/>
            <w:webHidden/>
          </w:rPr>
          <w:fldChar w:fldCharType="end"/>
        </w:r>
      </w:hyperlink>
    </w:p>
    <w:p w14:paraId="1E2241E8" w14:textId="24255D0D" w:rsidR="00F357F7" w:rsidRDefault="00F357F7">
      <w:pPr>
        <w:pStyle w:val="TM3"/>
        <w:tabs>
          <w:tab w:val="right" w:leader="dot" w:pos="9628"/>
        </w:tabs>
        <w:rPr>
          <w:rFonts w:eastAsiaTheme="minorEastAsia" w:cstheme="minorBidi"/>
          <w:i w:val="0"/>
          <w:iCs w:val="0"/>
          <w:noProof/>
          <w:sz w:val="22"/>
          <w:szCs w:val="22"/>
        </w:rPr>
      </w:pPr>
      <w:hyperlink w:anchor="_Toc222727791" w:history="1">
        <w:r w:rsidRPr="003F1974">
          <w:rPr>
            <w:rStyle w:val="Lienhypertexte"/>
            <w:noProof/>
          </w:rPr>
          <w:t>5.4.1 – Offres inappropriées, irrégulières, inacceptables ou anormalement basses</w:t>
        </w:r>
        <w:r>
          <w:rPr>
            <w:noProof/>
            <w:webHidden/>
          </w:rPr>
          <w:tab/>
        </w:r>
        <w:r>
          <w:rPr>
            <w:noProof/>
            <w:webHidden/>
          </w:rPr>
          <w:fldChar w:fldCharType="begin"/>
        </w:r>
        <w:r>
          <w:rPr>
            <w:noProof/>
            <w:webHidden/>
          </w:rPr>
          <w:instrText xml:space="preserve"> PAGEREF _Toc222727791 \h </w:instrText>
        </w:r>
        <w:r>
          <w:rPr>
            <w:noProof/>
            <w:webHidden/>
          </w:rPr>
        </w:r>
        <w:r>
          <w:rPr>
            <w:noProof/>
            <w:webHidden/>
          </w:rPr>
          <w:fldChar w:fldCharType="separate"/>
        </w:r>
        <w:r>
          <w:rPr>
            <w:noProof/>
            <w:webHidden/>
          </w:rPr>
          <w:t>8</w:t>
        </w:r>
        <w:r>
          <w:rPr>
            <w:noProof/>
            <w:webHidden/>
          </w:rPr>
          <w:fldChar w:fldCharType="end"/>
        </w:r>
      </w:hyperlink>
    </w:p>
    <w:p w14:paraId="2347362D" w14:textId="2336E5E6" w:rsidR="00F357F7" w:rsidRDefault="00F357F7">
      <w:pPr>
        <w:pStyle w:val="TM3"/>
        <w:tabs>
          <w:tab w:val="right" w:leader="dot" w:pos="9628"/>
        </w:tabs>
        <w:rPr>
          <w:rFonts w:eastAsiaTheme="minorEastAsia" w:cstheme="minorBidi"/>
          <w:i w:val="0"/>
          <w:iCs w:val="0"/>
          <w:noProof/>
          <w:sz w:val="22"/>
          <w:szCs w:val="22"/>
        </w:rPr>
      </w:pPr>
      <w:hyperlink w:anchor="_Toc222727792" w:history="1">
        <w:r w:rsidRPr="003F1974">
          <w:rPr>
            <w:rStyle w:val="Lienhypertexte"/>
            <w:noProof/>
          </w:rPr>
          <w:t>5.4.2 – Classement des offres recevables</w:t>
        </w:r>
        <w:r>
          <w:rPr>
            <w:noProof/>
            <w:webHidden/>
          </w:rPr>
          <w:tab/>
        </w:r>
        <w:r>
          <w:rPr>
            <w:noProof/>
            <w:webHidden/>
          </w:rPr>
          <w:fldChar w:fldCharType="begin"/>
        </w:r>
        <w:r>
          <w:rPr>
            <w:noProof/>
            <w:webHidden/>
          </w:rPr>
          <w:instrText xml:space="preserve"> PAGEREF _Toc222727792 \h </w:instrText>
        </w:r>
        <w:r>
          <w:rPr>
            <w:noProof/>
            <w:webHidden/>
          </w:rPr>
        </w:r>
        <w:r>
          <w:rPr>
            <w:noProof/>
            <w:webHidden/>
          </w:rPr>
          <w:fldChar w:fldCharType="separate"/>
        </w:r>
        <w:r>
          <w:rPr>
            <w:noProof/>
            <w:webHidden/>
          </w:rPr>
          <w:t>8</w:t>
        </w:r>
        <w:r>
          <w:rPr>
            <w:noProof/>
            <w:webHidden/>
          </w:rPr>
          <w:fldChar w:fldCharType="end"/>
        </w:r>
      </w:hyperlink>
    </w:p>
    <w:p w14:paraId="7DF62E77" w14:textId="2DEB543A" w:rsidR="00F357F7" w:rsidRDefault="00F357F7">
      <w:pPr>
        <w:pStyle w:val="TM2"/>
        <w:rPr>
          <w:rFonts w:eastAsiaTheme="minorEastAsia" w:cstheme="minorBidi"/>
          <w:smallCaps w:val="0"/>
          <w:noProof/>
          <w:sz w:val="22"/>
          <w:szCs w:val="22"/>
        </w:rPr>
      </w:pPr>
      <w:hyperlink w:anchor="_Toc222727793" w:history="1">
        <w:r w:rsidRPr="003F1974">
          <w:rPr>
            <w:rStyle w:val="Lienhypertexte"/>
            <w:noProof/>
          </w:rPr>
          <w:t>5.5 – Justificatifs de la conformité aux obligations sociales et fiscales.</w:t>
        </w:r>
        <w:r>
          <w:rPr>
            <w:noProof/>
            <w:webHidden/>
          </w:rPr>
          <w:tab/>
        </w:r>
        <w:r>
          <w:rPr>
            <w:noProof/>
            <w:webHidden/>
          </w:rPr>
          <w:fldChar w:fldCharType="begin"/>
        </w:r>
        <w:r>
          <w:rPr>
            <w:noProof/>
            <w:webHidden/>
          </w:rPr>
          <w:instrText xml:space="preserve"> PAGEREF _Toc222727793 \h </w:instrText>
        </w:r>
        <w:r>
          <w:rPr>
            <w:noProof/>
            <w:webHidden/>
          </w:rPr>
        </w:r>
        <w:r>
          <w:rPr>
            <w:noProof/>
            <w:webHidden/>
          </w:rPr>
          <w:fldChar w:fldCharType="separate"/>
        </w:r>
        <w:r>
          <w:rPr>
            <w:noProof/>
            <w:webHidden/>
          </w:rPr>
          <w:t>9</w:t>
        </w:r>
        <w:r>
          <w:rPr>
            <w:noProof/>
            <w:webHidden/>
          </w:rPr>
          <w:fldChar w:fldCharType="end"/>
        </w:r>
      </w:hyperlink>
    </w:p>
    <w:p w14:paraId="0DEA2CD0" w14:textId="2F73F8F3" w:rsidR="00416D07" w:rsidRPr="00B00CB2" w:rsidRDefault="00416D07" w:rsidP="00416D07">
      <w:r w:rsidRPr="00033D16">
        <w:rPr>
          <w:szCs w:val="22"/>
        </w:rPr>
        <w:fldChar w:fldCharType="end"/>
      </w:r>
    </w:p>
    <w:p w14:paraId="17DC8F15" w14:textId="42EE551E" w:rsidR="00195D1C" w:rsidRPr="00033D16" w:rsidRDefault="00195D1C">
      <w:pPr>
        <w:spacing w:after="200" w:line="276" w:lineRule="auto"/>
        <w:jc w:val="left"/>
        <w:rPr>
          <w:b/>
          <w:i/>
          <w:color w:val="365F91" w:themeColor="accent1" w:themeShade="BF"/>
          <w:szCs w:val="22"/>
        </w:rPr>
      </w:pPr>
    </w:p>
    <w:p w14:paraId="6BC5D890" w14:textId="7DB4B04E" w:rsidR="001422C0" w:rsidRPr="00271485" w:rsidRDefault="001422C0" w:rsidP="00416D07">
      <w:pPr>
        <w:pBdr>
          <w:bottom w:val="single" w:sz="4" w:space="1" w:color="auto"/>
        </w:pBdr>
        <w:spacing w:after="200" w:line="276" w:lineRule="auto"/>
        <w:jc w:val="left"/>
        <w:rPr>
          <w:b/>
          <w:i/>
          <w:color w:val="365F91" w:themeColor="accent1" w:themeShade="BF"/>
          <w:szCs w:val="22"/>
        </w:rPr>
      </w:pPr>
      <w:r w:rsidRPr="00271485">
        <w:rPr>
          <w:b/>
          <w:i/>
          <w:color w:val="365F91" w:themeColor="accent1" w:themeShade="BF"/>
          <w:szCs w:val="22"/>
        </w:rPr>
        <w:t>ANNEXES</w:t>
      </w:r>
    </w:p>
    <w:p w14:paraId="5F8D37EE" w14:textId="450F4D96" w:rsidR="0061135E" w:rsidRPr="003965B4" w:rsidRDefault="00416D07">
      <w:pPr>
        <w:pStyle w:val="TM1"/>
        <w:tabs>
          <w:tab w:val="right" w:leader="dot" w:pos="9628"/>
        </w:tabs>
        <w:rPr>
          <w:rFonts w:ascii="Times New Roman" w:eastAsiaTheme="minorEastAsia" w:hAnsi="Times New Roman"/>
          <w:b w:val="0"/>
          <w:bCs w:val="0"/>
          <w:caps w:val="0"/>
          <w:noProof/>
          <w:sz w:val="22"/>
          <w:szCs w:val="22"/>
        </w:rPr>
      </w:pPr>
      <w:r w:rsidRPr="003965B4">
        <w:rPr>
          <w:rFonts w:ascii="Times New Roman" w:hAnsi="Times New Roman"/>
          <w:b w:val="0"/>
        </w:rPr>
        <w:fldChar w:fldCharType="begin"/>
      </w:r>
      <w:r w:rsidRPr="00271485">
        <w:rPr>
          <w:rFonts w:ascii="Times New Roman" w:hAnsi="Times New Roman"/>
          <w:b w:val="0"/>
        </w:rPr>
        <w:instrText xml:space="preserve"> TOC \h \z \u \t "Titre 6;1" </w:instrText>
      </w:r>
      <w:r w:rsidRPr="003965B4">
        <w:rPr>
          <w:rFonts w:ascii="Times New Roman" w:hAnsi="Times New Roman"/>
          <w:b w:val="0"/>
        </w:rPr>
        <w:fldChar w:fldCharType="separate"/>
      </w:r>
      <w:hyperlink w:anchor="_Toc208911898" w:history="1">
        <w:r w:rsidR="0061135E" w:rsidRPr="003965B4">
          <w:rPr>
            <w:rStyle w:val="Lienhypertexte"/>
            <w:rFonts w:ascii="Times New Roman" w:hAnsi="Times New Roman"/>
            <w:noProof/>
          </w:rPr>
          <w:t>ANNEXE 0 – ÉTIQUETTE DE L’ENVELOPPE DE SOUMISSION</w:t>
        </w:r>
        <w:r w:rsidR="0061135E" w:rsidRPr="003965B4">
          <w:rPr>
            <w:rFonts w:ascii="Times New Roman" w:hAnsi="Times New Roman"/>
            <w:noProof/>
            <w:webHidden/>
          </w:rPr>
          <w:tab/>
        </w:r>
        <w:r w:rsidR="0061135E" w:rsidRPr="003965B4">
          <w:rPr>
            <w:rFonts w:ascii="Times New Roman" w:hAnsi="Times New Roman"/>
            <w:noProof/>
            <w:webHidden/>
          </w:rPr>
          <w:fldChar w:fldCharType="begin"/>
        </w:r>
        <w:r w:rsidR="0061135E" w:rsidRPr="003965B4">
          <w:rPr>
            <w:rFonts w:ascii="Times New Roman" w:hAnsi="Times New Roman"/>
            <w:noProof/>
            <w:webHidden/>
          </w:rPr>
          <w:instrText xml:space="preserve"> PAGEREF _Toc208911898 \h </w:instrText>
        </w:r>
        <w:r w:rsidR="0061135E" w:rsidRPr="003965B4">
          <w:rPr>
            <w:rFonts w:ascii="Times New Roman" w:hAnsi="Times New Roman"/>
            <w:noProof/>
            <w:webHidden/>
          </w:rPr>
        </w:r>
        <w:r w:rsidR="0061135E" w:rsidRPr="003965B4">
          <w:rPr>
            <w:rFonts w:ascii="Times New Roman" w:hAnsi="Times New Roman"/>
            <w:noProof/>
            <w:webHidden/>
          </w:rPr>
          <w:fldChar w:fldCharType="separate"/>
        </w:r>
        <w:r w:rsidR="0061135E" w:rsidRPr="003965B4">
          <w:rPr>
            <w:rFonts w:ascii="Times New Roman" w:hAnsi="Times New Roman"/>
            <w:noProof/>
            <w:webHidden/>
          </w:rPr>
          <w:t>1</w:t>
        </w:r>
        <w:r w:rsidR="0061135E" w:rsidRPr="003965B4">
          <w:rPr>
            <w:rFonts w:ascii="Times New Roman" w:hAnsi="Times New Roman"/>
            <w:noProof/>
            <w:webHidden/>
          </w:rPr>
          <w:fldChar w:fldCharType="end"/>
        </w:r>
      </w:hyperlink>
    </w:p>
    <w:p w14:paraId="47A78691" w14:textId="3CF58070" w:rsidR="0061135E" w:rsidRPr="003965B4" w:rsidRDefault="0083620C">
      <w:pPr>
        <w:pStyle w:val="TM1"/>
        <w:tabs>
          <w:tab w:val="right" w:leader="dot" w:pos="9628"/>
        </w:tabs>
        <w:rPr>
          <w:rFonts w:ascii="Times New Roman" w:eastAsiaTheme="minorEastAsia" w:hAnsi="Times New Roman"/>
          <w:b w:val="0"/>
          <w:bCs w:val="0"/>
          <w:caps w:val="0"/>
          <w:noProof/>
          <w:sz w:val="22"/>
          <w:szCs w:val="22"/>
        </w:rPr>
      </w:pPr>
      <w:hyperlink w:anchor="_Toc208911899" w:history="1">
        <w:r w:rsidR="0061135E" w:rsidRPr="003965B4">
          <w:rPr>
            <w:rStyle w:val="Lienhypertexte"/>
            <w:rFonts w:ascii="Times New Roman" w:hAnsi="Times New Roman"/>
            <w:noProof/>
          </w:rPr>
          <w:t>ANNEXE A – ATTESTATION SUR L’HONNEUR (AH)</w:t>
        </w:r>
        <w:r w:rsidR="0061135E" w:rsidRPr="003965B4">
          <w:rPr>
            <w:rFonts w:ascii="Times New Roman" w:hAnsi="Times New Roman"/>
            <w:noProof/>
            <w:webHidden/>
          </w:rPr>
          <w:tab/>
        </w:r>
        <w:r w:rsidR="0061135E" w:rsidRPr="003965B4">
          <w:rPr>
            <w:rFonts w:ascii="Times New Roman" w:hAnsi="Times New Roman"/>
            <w:noProof/>
            <w:webHidden/>
          </w:rPr>
          <w:fldChar w:fldCharType="begin"/>
        </w:r>
        <w:r w:rsidR="0061135E" w:rsidRPr="003965B4">
          <w:rPr>
            <w:rFonts w:ascii="Times New Roman" w:hAnsi="Times New Roman"/>
            <w:noProof/>
            <w:webHidden/>
          </w:rPr>
          <w:instrText xml:space="preserve"> PAGEREF _Toc208911899 \h </w:instrText>
        </w:r>
        <w:r w:rsidR="0061135E" w:rsidRPr="003965B4">
          <w:rPr>
            <w:rFonts w:ascii="Times New Roman" w:hAnsi="Times New Roman"/>
            <w:noProof/>
            <w:webHidden/>
          </w:rPr>
        </w:r>
        <w:r w:rsidR="0061135E" w:rsidRPr="003965B4">
          <w:rPr>
            <w:rFonts w:ascii="Times New Roman" w:hAnsi="Times New Roman"/>
            <w:noProof/>
            <w:webHidden/>
          </w:rPr>
          <w:fldChar w:fldCharType="separate"/>
        </w:r>
        <w:r w:rsidR="0061135E" w:rsidRPr="003965B4">
          <w:rPr>
            <w:rFonts w:ascii="Times New Roman" w:hAnsi="Times New Roman"/>
            <w:noProof/>
            <w:webHidden/>
          </w:rPr>
          <w:t>1</w:t>
        </w:r>
        <w:r w:rsidR="0061135E" w:rsidRPr="003965B4">
          <w:rPr>
            <w:rFonts w:ascii="Times New Roman" w:hAnsi="Times New Roman"/>
            <w:noProof/>
            <w:webHidden/>
          </w:rPr>
          <w:fldChar w:fldCharType="end"/>
        </w:r>
      </w:hyperlink>
    </w:p>
    <w:p w14:paraId="00E2521B" w14:textId="0D24363F" w:rsidR="0061135E" w:rsidRPr="003965B4" w:rsidRDefault="0083620C">
      <w:pPr>
        <w:pStyle w:val="TM1"/>
        <w:tabs>
          <w:tab w:val="right" w:leader="dot" w:pos="9628"/>
        </w:tabs>
        <w:rPr>
          <w:rFonts w:ascii="Times New Roman" w:eastAsiaTheme="minorEastAsia" w:hAnsi="Times New Roman"/>
          <w:b w:val="0"/>
          <w:bCs w:val="0"/>
          <w:caps w:val="0"/>
          <w:noProof/>
          <w:sz w:val="22"/>
          <w:szCs w:val="22"/>
        </w:rPr>
      </w:pPr>
      <w:hyperlink w:anchor="_Toc208911900" w:history="1">
        <w:r w:rsidR="0061135E" w:rsidRPr="003965B4">
          <w:rPr>
            <w:rStyle w:val="Lienhypertexte"/>
            <w:rFonts w:ascii="Times New Roman" w:hAnsi="Times New Roman"/>
            <w:noProof/>
          </w:rPr>
          <w:t>ANNEXE B – TABLEAU DES REFERENCES</w:t>
        </w:r>
        <w:r w:rsidR="0061135E" w:rsidRPr="003965B4">
          <w:rPr>
            <w:rFonts w:ascii="Times New Roman" w:hAnsi="Times New Roman"/>
            <w:noProof/>
            <w:webHidden/>
          </w:rPr>
          <w:tab/>
        </w:r>
        <w:r w:rsidR="0061135E" w:rsidRPr="003965B4">
          <w:rPr>
            <w:rFonts w:ascii="Times New Roman" w:hAnsi="Times New Roman"/>
            <w:noProof/>
            <w:webHidden/>
          </w:rPr>
          <w:fldChar w:fldCharType="begin"/>
        </w:r>
        <w:r w:rsidR="0061135E" w:rsidRPr="003965B4">
          <w:rPr>
            <w:rFonts w:ascii="Times New Roman" w:hAnsi="Times New Roman"/>
            <w:noProof/>
            <w:webHidden/>
          </w:rPr>
          <w:instrText xml:space="preserve"> PAGEREF _Toc208911900 \h </w:instrText>
        </w:r>
        <w:r w:rsidR="0061135E" w:rsidRPr="003965B4">
          <w:rPr>
            <w:rFonts w:ascii="Times New Roman" w:hAnsi="Times New Roman"/>
            <w:noProof/>
            <w:webHidden/>
          </w:rPr>
        </w:r>
        <w:r w:rsidR="0061135E" w:rsidRPr="003965B4">
          <w:rPr>
            <w:rFonts w:ascii="Times New Roman" w:hAnsi="Times New Roman"/>
            <w:noProof/>
            <w:webHidden/>
          </w:rPr>
          <w:fldChar w:fldCharType="separate"/>
        </w:r>
        <w:r w:rsidR="0061135E" w:rsidRPr="003965B4">
          <w:rPr>
            <w:rFonts w:ascii="Times New Roman" w:hAnsi="Times New Roman"/>
            <w:noProof/>
            <w:webHidden/>
          </w:rPr>
          <w:t>1</w:t>
        </w:r>
        <w:r w:rsidR="0061135E" w:rsidRPr="003965B4">
          <w:rPr>
            <w:rFonts w:ascii="Times New Roman" w:hAnsi="Times New Roman"/>
            <w:noProof/>
            <w:webHidden/>
          </w:rPr>
          <w:fldChar w:fldCharType="end"/>
        </w:r>
      </w:hyperlink>
    </w:p>
    <w:p w14:paraId="057478BB" w14:textId="0325BCE1" w:rsidR="0061135E" w:rsidRPr="003965B4" w:rsidRDefault="0083620C">
      <w:pPr>
        <w:pStyle w:val="TM1"/>
        <w:tabs>
          <w:tab w:val="right" w:leader="dot" w:pos="9628"/>
        </w:tabs>
        <w:rPr>
          <w:rFonts w:ascii="Times New Roman" w:eastAsiaTheme="minorEastAsia" w:hAnsi="Times New Roman"/>
          <w:b w:val="0"/>
          <w:bCs w:val="0"/>
          <w:caps w:val="0"/>
          <w:noProof/>
          <w:sz w:val="22"/>
          <w:szCs w:val="22"/>
        </w:rPr>
      </w:pPr>
      <w:hyperlink w:anchor="_Toc208911901" w:history="1">
        <w:r w:rsidR="0061135E" w:rsidRPr="003965B4">
          <w:rPr>
            <w:rStyle w:val="Lienhypertexte"/>
            <w:rFonts w:ascii="Times New Roman" w:hAnsi="Times New Roman"/>
            <w:noProof/>
            <w:lang w:eastAsia="en-US"/>
          </w:rPr>
          <w:t>ANNEXE C – GUIDE DE RÉDACTION DU MÉMOIRE TECHNIQUE</w:t>
        </w:r>
        <w:r w:rsidR="0061135E" w:rsidRPr="003965B4">
          <w:rPr>
            <w:rFonts w:ascii="Times New Roman" w:hAnsi="Times New Roman"/>
            <w:noProof/>
            <w:webHidden/>
          </w:rPr>
          <w:tab/>
        </w:r>
        <w:r w:rsidR="0061135E" w:rsidRPr="003965B4">
          <w:rPr>
            <w:rFonts w:ascii="Times New Roman" w:hAnsi="Times New Roman"/>
            <w:noProof/>
            <w:webHidden/>
          </w:rPr>
          <w:fldChar w:fldCharType="begin"/>
        </w:r>
        <w:r w:rsidR="0061135E" w:rsidRPr="003965B4">
          <w:rPr>
            <w:rFonts w:ascii="Times New Roman" w:hAnsi="Times New Roman"/>
            <w:noProof/>
            <w:webHidden/>
          </w:rPr>
          <w:instrText xml:space="preserve"> PAGEREF _Toc208911901 \h </w:instrText>
        </w:r>
        <w:r w:rsidR="0061135E" w:rsidRPr="003965B4">
          <w:rPr>
            <w:rFonts w:ascii="Times New Roman" w:hAnsi="Times New Roman"/>
            <w:noProof/>
            <w:webHidden/>
          </w:rPr>
        </w:r>
        <w:r w:rsidR="0061135E" w:rsidRPr="003965B4">
          <w:rPr>
            <w:rFonts w:ascii="Times New Roman" w:hAnsi="Times New Roman"/>
            <w:noProof/>
            <w:webHidden/>
          </w:rPr>
          <w:fldChar w:fldCharType="separate"/>
        </w:r>
        <w:r w:rsidR="0061135E" w:rsidRPr="003965B4">
          <w:rPr>
            <w:rFonts w:ascii="Times New Roman" w:hAnsi="Times New Roman"/>
            <w:noProof/>
            <w:webHidden/>
          </w:rPr>
          <w:t>1</w:t>
        </w:r>
        <w:r w:rsidR="0061135E" w:rsidRPr="003965B4">
          <w:rPr>
            <w:rFonts w:ascii="Times New Roman" w:hAnsi="Times New Roman"/>
            <w:noProof/>
            <w:webHidden/>
          </w:rPr>
          <w:fldChar w:fldCharType="end"/>
        </w:r>
      </w:hyperlink>
    </w:p>
    <w:p w14:paraId="604843C6" w14:textId="38CF6A47" w:rsidR="0061135E" w:rsidRPr="003965B4" w:rsidRDefault="0083620C">
      <w:pPr>
        <w:pStyle w:val="TM1"/>
        <w:tabs>
          <w:tab w:val="right" w:leader="dot" w:pos="9628"/>
        </w:tabs>
        <w:rPr>
          <w:rFonts w:ascii="Times New Roman" w:eastAsiaTheme="minorEastAsia" w:hAnsi="Times New Roman"/>
          <w:b w:val="0"/>
          <w:bCs w:val="0"/>
          <w:caps w:val="0"/>
          <w:noProof/>
          <w:sz w:val="22"/>
          <w:szCs w:val="22"/>
        </w:rPr>
      </w:pPr>
      <w:hyperlink w:anchor="_Toc208911902" w:history="1">
        <w:r w:rsidR="0061135E" w:rsidRPr="003965B4">
          <w:rPr>
            <w:rStyle w:val="Lienhypertexte"/>
            <w:rFonts w:ascii="Times New Roman" w:hAnsi="Times New Roman"/>
            <w:noProof/>
            <w:lang w:eastAsia="en-US"/>
          </w:rPr>
          <w:t>ANNEXE D – DÉLÉGATION DE POUVOIRS</w:t>
        </w:r>
        <w:r w:rsidR="0061135E" w:rsidRPr="003965B4">
          <w:rPr>
            <w:rFonts w:ascii="Times New Roman" w:hAnsi="Times New Roman"/>
            <w:noProof/>
            <w:webHidden/>
          </w:rPr>
          <w:tab/>
        </w:r>
        <w:r w:rsidR="0061135E" w:rsidRPr="003965B4">
          <w:rPr>
            <w:rFonts w:ascii="Times New Roman" w:hAnsi="Times New Roman"/>
            <w:noProof/>
            <w:webHidden/>
          </w:rPr>
          <w:fldChar w:fldCharType="begin"/>
        </w:r>
        <w:r w:rsidR="0061135E" w:rsidRPr="003965B4">
          <w:rPr>
            <w:rFonts w:ascii="Times New Roman" w:hAnsi="Times New Roman"/>
            <w:noProof/>
            <w:webHidden/>
          </w:rPr>
          <w:instrText xml:space="preserve"> PAGEREF _Toc208911902 \h </w:instrText>
        </w:r>
        <w:r w:rsidR="0061135E" w:rsidRPr="003965B4">
          <w:rPr>
            <w:rFonts w:ascii="Times New Roman" w:hAnsi="Times New Roman"/>
            <w:noProof/>
            <w:webHidden/>
          </w:rPr>
        </w:r>
        <w:r w:rsidR="0061135E" w:rsidRPr="003965B4">
          <w:rPr>
            <w:rFonts w:ascii="Times New Roman" w:hAnsi="Times New Roman"/>
            <w:noProof/>
            <w:webHidden/>
          </w:rPr>
          <w:fldChar w:fldCharType="separate"/>
        </w:r>
        <w:r w:rsidR="0061135E" w:rsidRPr="003965B4">
          <w:rPr>
            <w:rFonts w:ascii="Times New Roman" w:hAnsi="Times New Roman"/>
            <w:noProof/>
            <w:webHidden/>
          </w:rPr>
          <w:t>1</w:t>
        </w:r>
        <w:r w:rsidR="0061135E" w:rsidRPr="003965B4">
          <w:rPr>
            <w:rFonts w:ascii="Times New Roman" w:hAnsi="Times New Roman"/>
            <w:noProof/>
            <w:webHidden/>
          </w:rPr>
          <w:fldChar w:fldCharType="end"/>
        </w:r>
      </w:hyperlink>
    </w:p>
    <w:p w14:paraId="202E0CE1" w14:textId="530AC750" w:rsidR="00CB165B" w:rsidRPr="003965B4" w:rsidRDefault="00416D07" w:rsidP="00CB165B">
      <w:pPr>
        <w:pStyle w:val="TM1"/>
        <w:tabs>
          <w:tab w:val="right" w:leader="dot" w:pos="9628"/>
        </w:tabs>
        <w:rPr>
          <w:rFonts w:ascii="Times New Roman" w:eastAsiaTheme="minorEastAsia" w:hAnsi="Times New Roman"/>
          <w:b w:val="0"/>
          <w:bCs w:val="0"/>
          <w:caps w:val="0"/>
          <w:noProof/>
          <w:sz w:val="22"/>
          <w:szCs w:val="22"/>
        </w:rPr>
      </w:pPr>
      <w:r w:rsidRPr="003965B4">
        <w:rPr>
          <w:rFonts w:ascii="Times New Roman" w:hAnsi="Times New Roman"/>
        </w:rPr>
        <w:fldChar w:fldCharType="end"/>
      </w:r>
      <w:r w:rsidR="00CB165B" w:rsidRPr="003965B4">
        <w:rPr>
          <w:rFonts w:ascii="Times New Roman" w:eastAsiaTheme="minorEastAsia" w:hAnsi="Times New Roman"/>
          <w:b w:val="0"/>
          <w:bCs w:val="0"/>
          <w:caps w:val="0"/>
          <w:noProof/>
          <w:sz w:val="22"/>
          <w:szCs w:val="22"/>
        </w:rPr>
        <w:t xml:space="preserve"> </w:t>
      </w:r>
    </w:p>
    <w:p w14:paraId="76A5327F" w14:textId="650E5C71" w:rsidR="00CB165B" w:rsidRPr="003965B4" w:rsidRDefault="00CB165B" w:rsidP="00CB165B">
      <w:pPr>
        <w:pStyle w:val="TM1"/>
        <w:tabs>
          <w:tab w:val="right" w:leader="dot" w:pos="9628"/>
        </w:tabs>
        <w:rPr>
          <w:rFonts w:ascii="Times New Roman" w:eastAsiaTheme="minorEastAsia" w:hAnsi="Times New Roman"/>
          <w:b w:val="0"/>
          <w:bCs w:val="0"/>
          <w:caps w:val="0"/>
          <w:noProof/>
          <w:sz w:val="22"/>
          <w:szCs w:val="22"/>
        </w:rPr>
      </w:pPr>
    </w:p>
    <w:p w14:paraId="6AEE6FA8" w14:textId="77777777" w:rsidR="0041443C" w:rsidRPr="00033D16" w:rsidRDefault="0041443C">
      <w:pPr>
        <w:spacing w:after="200" w:line="276" w:lineRule="auto"/>
        <w:jc w:val="left"/>
        <w:rPr>
          <w:sz w:val="20"/>
          <w:szCs w:val="20"/>
        </w:rPr>
      </w:pPr>
      <w:r w:rsidRPr="00B00CB2">
        <w:rPr>
          <w:sz w:val="20"/>
          <w:szCs w:val="20"/>
        </w:rPr>
        <w:br w:type="page"/>
      </w:r>
    </w:p>
    <w:p w14:paraId="583E75BE" w14:textId="5C593BED" w:rsidR="00FB5C9E" w:rsidRPr="00271485" w:rsidRDefault="00FB5C9E" w:rsidP="00A07107">
      <w:pPr>
        <w:pStyle w:val="Titre1"/>
      </w:pPr>
      <w:bookmarkStart w:id="2" w:name="_Toc23168138"/>
      <w:bookmarkStart w:id="3" w:name="_Toc24544675"/>
      <w:bookmarkStart w:id="4" w:name="_Toc24544755"/>
      <w:bookmarkStart w:id="5" w:name="_Toc222727757"/>
      <w:r w:rsidRPr="00271485">
        <w:lastRenderedPageBreak/>
        <w:t xml:space="preserve">ARTICLE </w:t>
      </w:r>
      <w:r w:rsidR="00AA16F6" w:rsidRPr="00271485">
        <w:t>1</w:t>
      </w:r>
      <w:r w:rsidRPr="00271485">
        <w:t xml:space="preserve"> </w:t>
      </w:r>
      <w:r w:rsidR="009104D3" w:rsidRPr="00271485">
        <w:t>–</w:t>
      </w:r>
      <w:r w:rsidRPr="00271485">
        <w:t xml:space="preserve"> OBJET DE L'APPEL </w:t>
      </w:r>
      <w:r w:rsidR="004732D3" w:rsidRPr="00271485">
        <w:t xml:space="preserve">PUBLIC A </w:t>
      </w:r>
      <w:bookmarkEnd w:id="0"/>
      <w:r w:rsidR="009D0752" w:rsidRPr="00271485">
        <w:t>CONCURRENCE –</w:t>
      </w:r>
      <w:r w:rsidR="009C7C59" w:rsidRPr="00271485">
        <w:t xml:space="preserve"> CONDITIONS DU </w:t>
      </w:r>
      <w:r w:rsidR="00EA0A56" w:rsidRPr="00271485">
        <w:t>CONTRAT</w:t>
      </w:r>
      <w:bookmarkEnd w:id="2"/>
      <w:bookmarkEnd w:id="3"/>
      <w:bookmarkEnd w:id="4"/>
      <w:bookmarkEnd w:id="5"/>
    </w:p>
    <w:p w14:paraId="6F37E1A6" w14:textId="41A61A4E" w:rsidR="00550F76" w:rsidRPr="00271485" w:rsidRDefault="00550F76" w:rsidP="00A07107">
      <w:pPr>
        <w:pStyle w:val="Titre2"/>
      </w:pPr>
      <w:bookmarkStart w:id="6" w:name="_Toc23168139"/>
      <w:bookmarkStart w:id="7" w:name="_Toc24544676"/>
      <w:bookmarkStart w:id="8" w:name="_Toc24544756"/>
      <w:bookmarkStart w:id="9" w:name="_Toc222727758"/>
      <w:r w:rsidRPr="00271485">
        <w:t>1.1 – Objet de l’appel</w:t>
      </w:r>
      <w:r w:rsidR="00EA0A56" w:rsidRPr="00271485">
        <w:t xml:space="preserve"> public à concurrence</w:t>
      </w:r>
      <w:bookmarkEnd w:id="6"/>
      <w:bookmarkEnd w:id="7"/>
      <w:bookmarkEnd w:id="8"/>
      <w:bookmarkEnd w:id="9"/>
    </w:p>
    <w:p w14:paraId="54E70F78" w14:textId="514A7110" w:rsidR="008F667C" w:rsidRPr="008F667C" w:rsidRDefault="00FB5C9E" w:rsidP="008F667C">
      <w:pPr>
        <w:rPr>
          <w:szCs w:val="22"/>
        </w:rPr>
      </w:pPr>
      <w:r w:rsidRPr="00271485">
        <w:rPr>
          <w:szCs w:val="22"/>
        </w:rPr>
        <w:t xml:space="preserve">Le présent appel </w:t>
      </w:r>
      <w:r w:rsidR="008A4C99" w:rsidRPr="00271485">
        <w:rPr>
          <w:szCs w:val="22"/>
        </w:rPr>
        <w:t>public à concurrence</w:t>
      </w:r>
      <w:r w:rsidRPr="00271485">
        <w:rPr>
          <w:szCs w:val="22"/>
        </w:rPr>
        <w:t xml:space="preserve"> a pour</w:t>
      </w:r>
      <w:r w:rsidR="003E6F45" w:rsidRPr="00271485">
        <w:rPr>
          <w:szCs w:val="22"/>
        </w:rPr>
        <w:t xml:space="preserve"> objet</w:t>
      </w:r>
      <w:r w:rsidR="00B81570" w:rsidRPr="00271485">
        <w:rPr>
          <w:szCs w:val="22"/>
        </w:rPr>
        <w:t> </w:t>
      </w:r>
      <w:r w:rsidR="001363FE" w:rsidRPr="00271485">
        <w:rPr>
          <w:szCs w:val="22"/>
        </w:rPr>
        <w:fldChar w:fldCharType="begin"/>
      </w:r>
      <w:r w:rsidR="001363FE" w:rsidRPr="00271485">
        <w:rPr>
          <w:szCs w:val="22"/>
        </w:rPr>
        <w:instrText xml:space="preserve"> REF Objet  \* </w:instrText>
      </w:r>
      <w:r w:rsidR="009948E7" w:rsidRPr="00271485">
        <w:rPr>
          <w:szCs w:val="22"/>
        </w:rPr>
        <w:instrText>CHAR</w:instrText>
      </w:r>
      <w:r w:rsidR="001363FE" w:rsidRPr="00271485">
        <w:rPr>
          <w:szCs w:val="22"/>
        </w:rPr>
        <w:instrText xml:space="preserve">FORMAT </w:instrText>
      </w:r>
      <w:r w:rsidR="00B00CB2">
        <w:rPr>
          <w:szCs w:val="22"/>
        </w:rPr>
        <w:instrText xml:space="preserve"> \* MERGEFORMAT </w:instrText>
      </w:r>
      <w:r w:rsidR="001363FE" w:rsidRPr="00271485">
        <w:rPr>
          <w:szCs w:val="22"/>
        </w:rPr>
        <w:fldChar w:fldCharType="separate"/>
      </w:r>
      <w:sdt>
        <w:sdtPr>
          <w:rPr>
            <w:szCs w:val="22"/>
          </w:rPr>
          <w:alias w:val="Objet AO"/>
          <w:tag w:val="Objet AO"/>
          <w:id w:val="-1079905771"/>
          <w:placeholder>
            <w:docPart w:val="576F7DED16B34CC28F8B53B095B09DDF"/>
          </w:placeholder>
        </w:sdtPr>
        <w:sdtEndPr/>
        <w:sdtContent>
          <w:r w:rsidR="00935045" w:rsidRPr="00033D16">
            <w:rPr>
              <w:szCs w:val="22"/>
            </w:rPr>
            <w:t xml:space="preserve"> </w:t>
          </w:r>
          <w:r w:rsidR="00111CAC" w:rsidRPr="00271485">
            <w:rPr>
              <w:szCs w:val="22"/>
            </w:rPr>
            <w:t>l'entretien des dispositifs de retenue des véhicules</w:t>
          </w:r>
          <w:r w:rsidR="00E12849" w:rsidRPr="00271485">
            <w:rPr>
              <w:szCs w:val="22"/>
            </w:rPr>
            <w:t xml:space="preserve"> sur les routes provinciales gérées par la subdivision Nord</w:t>
          </w:r>
        </w:sdtContent>
      </w:sdt>
      <w:r w:rsidR="001363FE" w:rsidRPr="00271485">
        <w:rPr>
          <w:szCs w:val="22"/>
        </w:rPr>
        <w:fldChar w:fldCharType="end"/>
      </w:r>
      <w:r w:rsidR="00340CFC" w:rsidRPr="00B00CB2">
        <w:rPr>
          <w:szCs w:val="22"/>
        </w:rPr>
        <w:t xml:space="preserve"> </w:t>
      </w:r>
      <w:r w:rsidRPr="00033D16">
        <w:rPr>
          <w:szCs w:val="22"/>
        </w:rPr>
        <w:t>pour</w:t>
      </w:r>
      <w:r w:rsidRPr="00271485">
        <w:rPr>
          <w:szCs w:val="22"/>
        </w:rPr>
        <w:t xml:space="preserve"> le compte de la</w:t>
      </w:r>
      <w:r w:rsidR="001363FE" w:rsidRPr="00271485">
        <w:rPr>
          <w:szCs w:val="22"/>
        </w:rPr>
        <w:t xml:space="preserve"> province Sud</w:t>
      </w:r>
      <w:r w:rsidR="00A041F7" w:rsidRPr="00271485">
        <w:rPr>
          <w:szCs w:val="22"/>
        </w:rPr>
        <w:t>,</w:t>
      </w:r>
      <w:r w:rsidRPr="00271485">
        <w:rPr>
          <w:szCs w:val="22"/>
        </w:rPr>
        <w:t xml:space="preserve"> maître de l’ouvrage.</w:t>
      </w:r>
      <w:r w:rsidR="00E12849" w:rsidRPr="00271485">
        <w:rPr>
          <w:szCs w:val="22"/>
        </w:rPr>
        <w:t xml:space="preserve"> L’opération consiste au </w:t>
      </w:r>
      <w:r w:rsidR="00111CAC" w:rsidRPr="00271485">
        <w:rPr>
          <w:szCs w:val="22"/>
        </w:rPr>
        <w:t>remplacement des éléments de glissières de sécurité qui constituent les dispositifs de retenue</w:t>
      </w:r>
      <w:bookmarkStart w:id="10" w:name="_Toc531600123"/>
      <w:r w:rsidR="008F667C">
        <w:rPr>
          <w:szCs w:val="22"/>
        </w:rPr>
        <w:t xml:space="preserve"> </w:t>
      </w:r>
      <w:r w:rsidR="008F667C" w:rsidRPr="008F667C">
        <w:rPr>
          <w:szCs w:val="22"/>
        </w:rPr>
        <w:t>situées sur les communes de Boulouparis, Thio, La Foa, Sarraméa et Bourail :</w:t>
      </w:r>
    </w:p>
    <w:p w14:paraId="3F49558C" w14:textId="2FE041DD" w:rsidR="008F667C" w:rsidRPr="0083620C" w:rsidRDefault="008F667C" w:rsidP="003965B4">
      <w:pPr>
        <w:pStyle w:val="Paragraphedeliste"/>
        <w:numPr>
          <w:ilvl w:val="0"/>
          <w:numId w:val="37"/>
        </w:numPr>
        <w:rPr>
          <w:rFonts w:ascii="Times New Roman" w:eastAsia="Times New Roman" w:hAnsi="Times New Roman"/>
        </w:rPr>
      </w:pPr>
      <w:r w:rsidRPr="0083620C">
        <w:rPr>
          <w:rFonts w:ascii="Times New Roman" w:eastAsia="Times New Roman" w:hAnsi="Times New Roman"/>
        </w:rPr>
        <w:t>Route Provinciale n°4- Route de Thio ;</w:t>
      </w:r>
    </w:p>
    <w:p w14:paraId="7B63A55C" w14:textId="494B86F6" w:rsidR="008F667C" w:rsidRPr="0083620C" w:rsidRDefault="008F667C" w:rsidP="003965B4">
      <w:pPr>
        <w:pStyle w:val="Paragraphedeliste"/>
        <w:numPr>
          <w:ilvl w:val="0"/>
          <w:numId w:val="37"/>
        </w:numPr>
        <w:rPr>
          <w:rFonts w:ascii="Times New Roman" w:eastAsia="Times New Roman" w:hAnsi="Times New Roman"/>
        </w:rPr>
      </w:pPr>
      <w:r w:rsidRPr="0083620C">
        <w:rPr>
          <w:rFonts w:ascii="Times New Roman" w:eastAsia="Times New Roman" w:hAnsi="Times New Roman"/>
        </w:rPr>
        <w:t>Route Provinciale n°5- Route du col d'Amieu ;</w:t>
      </w:r>
    </w:p>
    <w:p w14:paraId="38CBC1E5" w14:textId="718576BD" w:rsidR="008F667C" w:rsidRPr="0083620C" w:rsidRDefault="008F667C" w:rsidP="003965B4">
      <w:pPr>
        <w:pStyle w:val="Paragraphedeliste"/>
        <w:numPr>
          <w:ilvl w:val="0"/>
          <w:numId w:val="37"/>
        </w:numPr>
        <w:rPr>
          <w:rFonts w:ascii="Times New Roman" w:eastAsia="Times New Roman" w:hAnsi="Times New Roman"/>
        </w:rPr>
      </w:pPr>
      <w:r w:rsidRPr="0083620C">
        <w:rPr>
          <w:rFonts w:ascii="Times New Roman" w:eastAsia="Times New Roman" w:hAnsi="Times New Roman"/>
        </w:rPr>
        <w:t>Route Provinciale n°18- Route de Sarraméa ;</w:t>
      </w:r>
    </w:p>
    <w:p w14:paraId="05932A6E" w14:textId="282915AA" w:rsidR="001363FE" w:rsidRPr="0083620C" w:rsidRDefault="008F667C" w:rsidP="003965B4">
      <w:pPr>
        <w:pStyle w:val="Paragraphedeliste"/>
        <w:numPr>
          <w:ilvl w:val="0"/>
          <w:numId w:val="37"/>
        </w:numPr>
        <w:rPr>
          <w:rFonts w:ascii="Times New Roman" w:eastAsia="Times New Roman" w:hAnsi="Times New Roman"/>
        </w:rPr>
      </w:pPr>
      <w:r w:rsidRPr="0083620C">
        <w:rPr>
          <w:rFonts w:ascii="Times New Roman" w:eastAsia="Times New Roman" w:hAnsi="Times New Roman"/>
        </w:rPr>
        <w:t>Route Provinciale n°20- Route de Poé.</w:t>
      </w:r>
    </w:p>
    <w:p w14:paraId="1CEDCEA6" w14:textId="308948B1" w:rsidR="009C7C59" w:rsidRPr="00271485" w:rsidRDefault="009C7C59" w:rsidP="00A07107">
      <w:pPr>
        <w:pStyle w:val="Titre2"/>
      </w:pPr>
      <w:bookmarkStart w:id="11" w:name="_Toc23168149"/>
      <w:bookmarkStart w:id="12" w:name="_Toc24544686"/>
      <w:bookmarkStart w:id="13" w:name="_Toc24544766"/>
      <w:bookmarkStart w:id="14" w:name="_Toc222727759"/>
      <w:bookmarkEnd w:id="10"/>
      <w:r w:rsidRPr="00271485">
        <w:t>1.</w:t>
      </w:r>
      <w:r w:rsidR="00BB3B8C" w:rsidRPr="00271485">
        <w:t>2</w:t>
      </w:r>
      <w:r w:rsidRPr="00271485">
        <w:t xml:space="preserve"> – </w:t>
      </w:r>
      <w:r w:rsidR="00E0616A" w:rsidRPr="00271485">
        <w:t xml:space="preserve">Forme et conditions </w:t>
      </w:r>
      <w:r w:rsidRPr="00271485">
        <w:t xml:space="preserve">du </w:t>
      </w:r>
      <w:bookmarkEnd w:id="11"/>
      <w:bookmarkEnd w:id="12"/>
      <w:bookmarkEnd w:id="13"/>
      <w:r w:rsidR="00AF1121" w:rsidRPr="00271485">
        <w:t>contrat</w:t>
      </w:r>
      <w:bookmarkEnd w:id="14"/>
    </w:p>
    <w:p w14:paraId="6A1D8640" w14:textId="664C343A" w:rsidR="00E0616A" w:rsidRPr="00271485" w:rsidRDefault="00E0616A" w:rsidP="00E0616A">
      <w:pPr>
        <w:pStyle w:val="Titre3"/>
        <w:rPr>
          <w:szCs w:val="22"/>
        </w:rPr>
      </w:pPr>
      <w:bookmarkStart w:id="15" w:name="_Toc23168150"/>
      <w:bookmarkStart w:id="16" w:name="_Toc24544687"/>
      <w:bookmarkStart w:id="17" w:name="_Toc24544767"/>
      <w:bookmarkStart w:id="18" w:name="_Toc222727760"/>
      <w:r w:rsidRPr="00271485">
        <w:rPr>
          <w:szCs w:val="22"/>
        </w:rPr>
        <w:t>1.</w:t>
      </w:r>
      <w:r w:rsidR="00BB3B8C" w:rsidRPr="00271485">
        <w:rPr>
          <w:szCs w:val="22"/>
        </w:rPr>
        <w:t>2</w:t>
      </w:r>
      <w:r w:rsidRPr="00271485">
        <w:rPr>
          <w:szCs w:val="22"/>
        </w:rPr>
        <w:t xml:space="preserve">.1 – Forme </w:t>
      </w:r>
      <w:bookmarkEnd w:id="15"/>
      <w:bookmarkEnd w:id="16"/>
      <w:bookmarkEnd w:id="17"/>
      <w:r w:rsidR="00A54B13" w:rsidRPr="00271485">
        <w:rPr>
          <w:szCs w:val="22"/>
        </w:rPr>
        <w:t xml:space="preserve">et prestations incluses au </w:t>
      </w:r>
      <w:r w:rsidR="00AF1121" w:rsidRPr="00271485">
        <w:rPr>
          <w:szCs w:val="22"/>
        </w:rPr>
        <w:t>contrat</w:t>
      </w:r>
      <w:bookmarkEnd w:id="18"/>
    </w:p>
    <w:p w14:paraId="753D112E" w14:textId="1DBDD622" w:rsidR="00A22E31" w:rsidRPr="00271485" w:rsidRDefault="00A22E31" w:rsidP="00E0616A">
      <w:pPr>
        <w:pStyle w:val="texte"/>
        <w:spacing w:before="120"/>
        <w:ind w:firstLine="0"/>
        <w:rPr>
          <w:szCs w:val="22"/>
        </w:rPr>
      </w:pPr>
      <w:r w:rsidRPr="00271485">
        <w:rPr>
          <w:szCs w:val="22"/>
        </w:rPr>
        <w:t>Il s’agit</w:t>
      </w:r>
      <w:r w:rsidR="00FD3337" w:rsidRPr="00271485">
        <w:rPr>
          <w:szCs w:val="22"/>
        </w:rPr>
        <w:t xml:space="preserve"> d’un contrat</w:t>
      </w:r>
      <w:r w:rsidRPr="00271485">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E12849" w:rsidRPr="00B00CB2">
            <w:rPr>
              <w:szCs w:val="22"/>
            </w:rPr>
            <w:t>à bons de commande</w:t>
          </w:r>
        </w:sdtContent>
      </w:sdt>
      <w:r w:rsidRPr="00B00CB2">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E12849" w:rsidRPr="00B00CB2">
            <w:rPr>
              <w:szCs w:val="22"/>
            </w:rPr>
            <w:t xml:space="preserve">mono-attributaire </w:t>
          </w:r>
        </w:sdtContent>
      </w:sdt>
      <w:sdt>
        <w:sdtPr>
          <w:rPr>
            <w:szCs w:val="22"/>
          </w:rPr>
          <w:id w:val="-1062874835"/>
          <w:placeholder>
            <w:docPart w:val="5D4DD91B6E084C4AB9F92D2C4BBA8015"/>
          </w:placeholder>
          <w:comboBox>
            <w:listItem w:value="Choisissez un élément."/>
            <w:listItem w:displayText="avec" w:value="avec"/>
            <w:listItem w:displayText="sans" w:value="sans"/>
          </w:comboBox>
        </w:sdtPr>
        <w:sdtEndPr/>
        <w:sdtContent>
          <w:r w:rsidR="00E12849" w:rsidRPr="00B00CB2">
            <w:rPr>
              <w:szCs w:val="22"/>
            </w:rPr>
            <w:t>avec</w:t>
          </w:r>
        </w:sdtContent>
      </w:sdt>
      <w:r w:rsidR="00FD3337" w:rsidRPr="00B00CB2">
        <w:rPr>
          <w:szCs w:val="22"/>
        </w:rPr>
        <w:t xml:space="preserve"> minimum</w:t>
      </w:r>
      <w:r w:rsidRPr="00033D16">
        <w:rPr>
          <w:szCs w:val="22"/>
        </w:rPr>
        <w:t xml:space="preserve"> et </w:t>
      </w:r>
      <w:sdt>
        <w:sdtPr>
          <w:rPr>
            <w:szCs w:val="22"/>
          </w:rPr>
          <w:id w:val="1769112526"/>
          <w:placeholder>
            <w:docPart w:val="D32E0CA33FB44DDAA21751644A226F6B"/>
          </w:placeholder>
          <w:comboBox>
            <w:listItem w:value="Choisissez un élément."/>
            <w:listItem w:displayText="avec" w:value="avec"/>
            <w:listItem w:displayText="sans" w:value="sans"/>
          </w:comboBox>
        </w:sdtPr>
        <w:sdtEndPr/>
        <w:sdtContent>
          <w:r w:rsidR="00E12849" w:rsidRPr="00B00CB2">
            <w:rPr>
              <w:szCs w:val="22"/>
            </w:rPr>
            <w:t>avec</w:t>
          </w:r>
        </w:sdtContent>
      </w:sdt>
      <w:r w:rsidRPr="00B00CB2">
        <w:rPr>
          <w:szCs w:val="22"/>
        </w:rPr>
        <w:t xml:space="preserve"> </w:t>
      </w:r>
      <w:r w:rsidR="00FD3337" w:rsidRPr="00033D16">
        <w:rPr>
          <w:szCs w:val="22"/>
        </w:rPr>
        <w:t>maximum.</w:t>
      </w:r>
      <w:r w:rsidR="00FD3337" w:rsidRPr="00271485">
        <w:rPr>
          <w:szCs w:val="22"/>
        </w:rPr>
        <w:t xml:space="preserve"> </w:t>
      </w:r>
    </w:p>
    <w:p w14:paraId="765A1778" w14:textId="5D7F6B12" w:rsidR="009C7C59" w:rsidRPr="00271485" w:rsidRDefault="009C7C59" w:rsidP="00A07107">
      <w:pPr>
        <w:pStyle w:val="Titre3"/>
        <w:rPr>
          <w:szCs w:val="22"/>
        </w:rPr>
      </w:pPr>
      <w:bookmarkStart w:id="19" w:name="_Toc497230999"/>
      <w:bookmarkStart w:id="20" w:name="_Toc23168153"/>
      <w:bookmarkStart w:id="21" w:name="_Toc24544690"/>
      <w:bookmarkStart w:id="22" w:name="_Toc24544770"/>
      <w:bookmarkStart w:id="23" w:name="_Toc222727761"/>
      <w:r w:rsidRPr="00271485">
        <w:rPr>
          <w:szCs w:val="22"/>
        </w:rPr>
        <w:t>1.</w:t>
      </w:r>
      <w:r w:rsidR="00BB3B8C" w:rsidRPr="00271485">
        <w:rPr>
          <w:szCs w:val="22"/>
        </w:rPr>
        <w:t>2</w:t>
      </w:r>
      <w:r w:rsidRPr="00271485">
        <w:rPr>
          <w:szCs w:val="22"/>
        </w:rPr>
        <w:t>.</w:t>
      </w:r>
      <w:r w:rsidR="00B81735" w:rsidRPr="00271485">
        <w:rPr>
          <w:szCs w:val="22"/>
        </w:rPr>
        <w:t>2</w:t>
      </w:r>
      <w:r w:rsidRPr="00271485">
        <w:rPr>
          <w:szCs w:val="22"/>
        </w:rPr>
        <w:t xml:space="preserve"> </w:t>
      </w:r>
      <w:r w:rsidR="000E1CAD" w:rsidRPr="00271485">
        <w:rPr>
          <w:szCs w:val="22"/>
        </w:rPr>
        <w:t xml:space="preserve">– </w:t>
      </w:r>
      <w:r w:rsidRPr="00271485">
        <w:rPr>
          <w:szCs w:val="22"/>
        </w:rPr>
        <w:t>Avances</w:t>
      </w:r>
      <w:bookmarkEnd w:id="19"/>
      <w:bookmarkEnd w:id="20"/>
      <w:bookmarkEnd w:id="21"/>
      <w:bookmarkEnd w:id="22"/>
      <w:bookmarkEnd w:id="23"/>
    </w:p>
    <w:p w14:paraId="48FF187D" w14:textId="1D03A3EC" w:rsidR="00F8023C" w:rsidRPr="00271485" w:rsidRDefault="009C7C59" w:rsidP="00F8023C">
      <w:pPr>
        <w:spacing w:before="120"/>
        <w:rPr>
          <w:szCs w:val="22"/>
        </w:rPr>
      </w:pPr>
      <w:r w:rsidRPr="00271485">
        <w:rPr>
          <w:szCs w:val="22"/>
        </w:rPr>
        <w:t>Sans objet.</w:t>
      </w:r>
    </w:p>
    <w:p w14:paraId="4FD91464" w14:textId="19971D0E" w:rsidR="00592842" w:rsidRPr="00271485" w:rsidRDefault="00592842" w:rsidP="00592842">
      <w:pPr>
        <w:pStyle w:val="Titre3"/>
        <w:rPr>
          <w:szCs w:val="22"/>
        </w:rPr>
      </w:pPr>
      <w:bookmarkStart w:id="24" w:name="_Toc497230991"/>
      <w:bookmarkStart w:id="25" w:name="_Toc23168155"/>
      <w:bookmarkStart w:id="26" w:name="_Toc24544691"/>
      <w:bookmarkStart w:id="27" w:name="_Toc24544771"/>
      <w:bookmarkStart w:id="28" w:name="_Toc28092007"/>
      <w:bookmarkStart w:id="29" w:name="_Toc222727762"/>
      <w:r w:rsidRPr="00271485">
        <w:rPr>
          <w:szCs w:val="22"/>
        </w:rPr>
        <w:t>1.</w:t>
      </w:r>
      <w:r w:rsidR="00BB3B8C" w:rsidRPr="00271485">
        <w:rPr>
          <w:szCs w:val="22"/>
        </w:rPr>
        <w:t>2</w:t>
      </w:r>
      <w:r w:rsidRPr="00271485">
        <w:rPr>
          <w:szCs w:val="22"/>
        </w:rPr>
        <w:t xml:space="preserve">.3 – Reconduction éventuelle du </w:t>
      </w:r>
      <w:bookmarkEnd w:id="24"/>
      <w:bookmarkEnd w:id="25"/>
      <w:bookmarkEnd w:id="26"/>
      <w:bookmarkEnd w:id="27"/>
      <w:bookmarkEnd w:id="28"/>
      <w:r w:rsidR="00C3502E" w:rsidRPr="00271485">
        <w:rPr>
          <w:szCs w:val="22"/>
        </w:rPr>
        <w:t>contrat</w:t>
      </w:r>
      <w:bookmarkEnd w:id="29"/>
    </w:p>
    <w:p w14:paraId="73972EFD" w14:textId="7ECAA9AD" w:rsidR="00F8023C" w:rsidRPr="00271485" w:rsidRDefault="00F8023C" w:rsidP="00F8023C">
      <w:pPr>
        <w:pStyle w:val="texte"/>
        <w:spacing w:before="120"/>
        <w:ind w:firstLine="0"/>
        <w:rPr>
          <w:szCs w:val="22"/>
        </w:rPr>
      </w:pPr>
      <w:r w:rsidRPr="00271485">
        <w:rPr>
          <w:szCs w:val="22"/>
        </w:rPr>
        <w:t xml:space="preserve">Conformément aux dispositions de l'article 33 de la délibération n° 424 du 20 mars 2019 modifiée, s’agissant d’un </w:t>
      </w:r>
      <w:r w:rsidR="00A61E40" w:rsidRPr="00271485">
        <w:rPr>
          <w:szCs w:val="22"/>
        </w:rPr>
        <w:t>contrat</w:t>
      </w:r>
      <w:r w:rsidRPr="00271485">
        <w:rPr>
          <w:szCs w:val="22"/>
        </w:rPr>
        <w:t xml:space="preserve"> </w:t>
      </w:r>
      <w:sdt>
        <w:sdtPr>
          <w:rPr>
            <w:szCs w:val="22"/>
          </w:rPr>
          <w:id w:val="2100835922"/>
          <w:placeholder>
            <w:docPart w:val="8E7F08DEC6994F4CA813FF8AF9A2E15F"/>
          </w:placeholder>
          <w:comboBox>
            <w:listItem w:value="Choisissez un élément."/>
            <w:listItem w:displayText="ordinaire" w:value="ordinaire"/>
            <w:listItem w:displayText="à bons de commande" w:value="à bons de commande"/>
            <w:listItem w:displayText="reconductible" w:value="reconductible"/>
          </w:comboBox>
        </w:sdtPr>
        <w:sdtEndPr/>
        <w:sdtContent>
          <w:r w:rsidR="00E12849" w:rsidRPr="00B00CB2">
            <w:rPr>
              <w:szCs w:val="22"/>
            </w:rPr>
            <w:t>à bons de commande</w:t>
          </w:r>
        </w:sdtContent>
      </w:sdt>
      <w:r w:rsidRPr="00B00CB2">
        <w:rPr>
          <w:szCs w:val="22"/>
        </w:rPr>
        <w:t>, il pourra être reconduit dans les conditions fixées dans l’art</w:t>
      </w:r>
      <w:r w:rsidRPr="00033D16">
        <w:rPr>
          <w:szCs w:val="22"/>
        </w:rPr>
        <w:t xml:space="preserve">icle 6 du contrat, sans que sa durée totale n’excède </w:t>
      </w:r>
      <w:r w:rsidR="00E12849" w:rsidRPr="00271485">
        <w:rPr>
          <w:szCs w:val="22"/>
        </w:rPr>
        <w:t xml:space="preserve">quatre </w:t>
      </w:r>
      <w:r w:rsidRPr="00271485">
        <w:rPr>
          <w:szCs w:val="22"/>
        </w:rPr>
        <w:t>années et sous réserve de la disponibilité des crédits.</w:t>
      </w:r>
    </w:p>
    <w:p w14:paraId="4CFA1B62" w14:textId="0DB4F4AF" w:rsidR="00FB5C9E" w:rsidRPr="00271485" w:rsidRDefault="00FB5C9E" w:rsidP="00A07107">
      <w:pPr>
        <w:pStyle w:val="Titre1"/>
      </w:pPr>
      <w:bookmarkStart w:id="30" w:name="_Toc497230958"/>
      <w:bookmarkStart w:id="31" w:name="_Toc23168157"/>
      <w:bookmarkStart w:id="32" w:name="_Toc24544693"/>
      <w:bookmarkStart w:id="33" w:name="_Toc24544773"/>
      <w:bookmarkStart w:id="34" w:name="_Toc222727763"/>
      <w:r w:rsidRPr="00271485">
        <w:t xml:space="preserve">ARTICLE 2 </w:t>
      </w:r>
      <w:r w:rsidR="009104D3" w:rsidRPr="00271485">
        <w:t>–</w:t>
      </w:r>
      <w:r w:rsidRPr="00271485">
        <w:t xml:space="preserve"> CONDITIONS DE L'APPEL</w:t>
      </w:r>
      <w:r w:rsidR="00F8248A" w:rsidRPr="00271485">
        <w:t xml:space="preserve"> PUBLIC A LA CONCURRENCE</w:t>
      </w:r>
      <w:bookmarkEnd w:id="30"/>
      <w:bookmarkEnd w:id="31"/>
      <w:bookmarkEnd w:id="32"/>
      <w:bookmarkEnd w:id="33"/>
      <w:bookmarkEnd w:id="34"/>
    </w:p>
    <w:p w14:paraId="31F964F4" w14:textId="6BD24C72" w:rsidR="00FB5C9E" w:rsidRPr="00271485" w:rsidRDefault="00FB5C9E" w:rsidP="00A07107">
      <w:pPr>
        <w:pStyle w:val="Titre2"/>
      </w:pPr>
      <w:bookmarkStart w:id="35" w:name="_Toc497230960"/>
      <w:bookmarkStart w:id="36" w:name="_Toc23168158"/>
      <w:bookmarkStart w:id="37" w:name="_Toc24544694"/>
      <w:bookmarkStart w:id="38" w:name="_Toc24544774"/>
      <w:bookmarkStart w:id="39" w:name="_Toc222727764"/>
      <w:r w:rsidRPr="00271485">
        <w:t xml:space="preserve">2.1 </w:t>
      </w:r>
      <w:r w:rsidR="009104D3" w:rsidRPr="00271485">
        <w:t>–</w:t>
      </w:r>
      <w:r w:rsidRPr="00271485">
        <w:t xml:space="preserve"> </w:t>
      </w:r>
      <w:r w:rsidR="00E927CB" w:rsidRPr="00271485">
        <w:t>Étendue</w:t>
      </w:r>
      <w:r w:rsidRPr="00271485">
        <w:t xml:space="preserve"> de la consultation et mode d'appel </w:t>
      </w:r>
      <w:bookmarkEnd w:id="35"/>
      <w:bookmarkEnd w:id="36"/>
      <w:bookmarkEnd w:id="37"/>
      <w:bookmarkEnd w:id="38"/>
      <w:r w:rsidR="00F8248A" w:rsidRPr="00271485">
        <w:t>public à la concurrence</w:t>
      </w:r>
      <w:bookmarkEnd w:id="39"/>
    </w:p>
    <w:p w14:paraId="4A247E56" w14:textId="420385CC" w:rsidR="00FB5C9E" w:rsidRPr="00271485" w:rsidRDefault="00FB5C9E" w:rsidP="008C0584">
      <w:pPr>
        <w:pStyle w:val="texte"/>
        <w:spacing w:before="120"/>
        <w:ind w:firstLine="0"/>
        <w:rPr>
          <w:szCs w:val="22"/>
        </w:rPr>
      </w:pPr>
      <w:r w:rsidRPr="00271485">
        <w:rPr>
          <w:szCs w:val="22"/>
        </w:rPr>
        <w:t xml:space="preserve">Le présent appel </w:t>
      </w:r>
      <w:r w:rsidR="00F8248A" w:rsidRPr="00271485">
        <w:rPr>
          <w:szCs w:val="22"/>
        </w:rPr>
        <w:t>public à concurrence</w:t>
      </w:r>
      <w:r w:rsidR="00EA0A56" w:rsidRPr="00271485">
        <w:rPr>
          <w:szCs w:val="22"/>
        </w:rPr>
        <w:t xml:space="preserve"> </w:t>
      </w:r>
      <w:r w:rsidRPr="00271485">
        <w:rPr>
          <w:szCs w:val="22"/>
        </w:rPr>
        <w:t>est soumis aux dispositions de la délibération n°</w:t>
      </w:r>
      <w:r w:rsidR="001504D6" w:rsidRPr="00271485">
        <w:rPr>
          <w:szCs w:val="22"/>
        </w:rPr>
        <w:t>27</w:t>
      </w:r>
      <w:r w:rsidR="00E2563E" w:rsidRPr="00271485">
        <w:rPr>
          <w:szCs w:val="22"/>
        </w:rPr>
        <w:t xml:space="preserve"> du </w:t>
      </w:r>
      <w:r w:rsidR="001504D6" w:rsidRPr="00271485">
        <w:rPr>
          <w:szCs w:val="22"/>
        </w:rPr>
        <w:t>8 juin 2023 modifiée</w:t>
      </w:r>
      <w:r w:rsidRPr="00271485">
        <w:rPr>
          <w:szCs w:val="22"/>
        </w:rPr>
        <w:t>, portant régl</w:t>
      </w:r>
      <w:r w:rsidR="005C7FB6" w:rsidRPr="00271485">
        <w:rPr>
          <w:szCs w:val="22"/>
        </w:rPr>
        <w:t>ementation de</w:t>
      </w:r>
      <w:r w:rsidR="001504D6" w:rsidRPr="00271485">
        <w:rPr>
          <w:szCs w:val="22"/>
        </w:rPr>
        <w:t xml:space="preserve"> la commande publique de la province Sud</w:t>
      </w:r>
      <w:r w:rsidR="005C7FB6" w:rsidRPr="00271485">
        <w:rPr>
          <w:szCs w:val="22"/>
        </w:rPr>
        <w:t>.</w:t>
      </w:r>
    </w:p>
    <w:p w14:paraId="51E0C689" w14:textId="379BD68E" w:rsidR="00D400B3" w:rsidRPr="00271485" w:rsidRDefault="00FB5C9E" w:rsidP="00A07107">
      <w:pPr>
        <w:pStyle w:val="Titre2"/>
      </w:pPr>
      <w:bookmarkStart w:id="40" w:name="_Toc497230965"/>
      <w:bookmarkStart w:id="41" w:name="_Toc23168160"/>
      <w:bookmarkStart w:id="42" w:name="_Toc24544696"/>
      <w:bookmarkStart w:id="43" w:name="_Toc24544776"/>
      <w:bookmarkStart w:id="44" w:name="_Toc222727765"/>
      <w:r w:rsidRPr="00271485">
        <w:t>2.</w:t>
      </w:r>
      <w:r w:rsidR="00EA0A56" w:rsidRPr="00271485">
        <w:t>2</w:t>
      </w:r>
      <w:r w:rsidRPr="00271485">
        <w:t xml:space="preserve"> </w:t>
      </w:r>
      <w:r w:rsidR="009104D3" w:rsidRPr="00271485">
        <w:t>–</w:t>
      </w:r>
      <w:r w:rsidRPr="00271485">
        <w:t xml:space="preserve"> </w:t>
      </w:r>
      <w:r w:rsidR="009B0C11" w:rsidRPr="00271485">
        <w:t>L</w:t>
      </w:r>
      <w:r w:rsidRPr="00271485">
        <w:t>ots</w:t>
      </w:r>
      <w:bookmarkStart w:id="45" w:name="_GoBack"/>
      <w:bookmarkEnd w:id="40"/>
      <w:bookmarkEnd w:id="41"/>
      <w:bookmarkEnd w:id="42"/>
      <w:bookmarkEnd w:id="43"/>
      <w:bookmarkEnd w:id="44"/>
      <w:bookmarkEnd w:id="45"/>
    </w:p>
    <w:p w14:paraId="372D64D1" w14:textId="47994E71" w:rsidR="009B0C11" w:rsidRPr="00271485" w:rsidRDefault="009B0C11" w:rsidP="00A07107">
      <w:pPr>
        <w:pStyle w:val="Titre3"/>
        <w:rPr>
          <w:szCs w:val="22"/>
        </w:rPr>
      </w:pPr>
      <w:bookmarkStart w:id="46" w:name="_Toc23168161"/>
      <w:bookmarkStart w:id="47" w:name="_Toc24544697"/>
      <w:bookmarkStart w:id="48" w:name="_Toc24544777"/>
      <w:bookmarkStart w:id="49" w:name="_Toc222727766"/>
      <w:r w:rsidRPr="00271485">
        <w:rPr>
          <w:szCs w:val="22"/>
        </w:rPr>
        <w:t>2.</w:t>
      </w:r>
      <w:r w:rsidR="00EA0A56" w:rsidRPr="00271485">
        <w:rPr>
          <w:szCs w:val="22"/>
        </w:rPr>
        <w:t>2</w:t>
      </w:r>
      <w:r w:rsidRPr="00271485">
        <w:rPr>
          <w:szCs w:val="22"/>
        </w:rPr>
        <w:t>.1 – Décomposition en lots</w:t>
      </w:r>
      <w:bookmarkEnd w:id="46"/>
      <w:bookmarkEnd w:id="47"/>
      <w:bookmarkEnd w:id="48"/>
      <w:bookmarkEnd w:id="49"/>
    </w:p>
    <w:p w14:paraId="638177BF" w14:textId="5BE5BC54" w:rsidR="00D400B3" w:rsidRPr="00271485" w:rsidRDefault="006D77BC" w:rsidP="00A07107">
      <w:pPr>
        <w:pStyle w:val="texte"/>
        <w:spacing w:before="120"/>
        <w:ind w:firstLine="0"/>
        <w:rPr>
          <w:szCs w:val="22"/>
        </w:rPr>
      </w:pPr>
      <w:r w:rsidRPr="00271485">
        <w:rPr>
          <w:szCs w:val="22"/>
        </w:rPr>
        <w:t xml:space="preserve">Il n'est pas </w:t>
      </w:r>
      <w:r w:rsidR="005C7FB6" w:rsidRPr="00271485">
        <w:rPr>
          <w:szCs w:val="22"/>
        </w:rPr>
        <w:t>prévu de décomposition en lots.</w:t>
      </w:r>
    </w:p>
    <w:p w14:paraId="13F427B0" w14:textId="73E8E307" w:rsidR="009B0C11" w:rsidRPr="00271485" w:rsidRDefault="009B0C11" w:rsidP="00A07107">
      <w:pPr>
        <w:pStyle w:val="Titre3"/>
        <w:rPr>
          <w:szCs w:val="22"/>
        </w:rPr>
      </w:pPr>
      <w:bookmarkStart w:id="50" w:name="_Toc23168162"/>
      <w:bookmarkStart w:id="51" w:name="_Toc24544698"/>
      <w:bookmarkStart w:id="52" w:name="_Toc24544778"/>
      <w:bookmarkStart w:id="53" w:name="_Toc222727767"/>
      <w:r w:rsidRPr="00271485">
        <w:rPr>
          <w:szCs w:val="22"/>
        </w:rPr>
        <w:t>2.</w:t>
      </w:r>
      <w:r w:rsidR="00EA0A56" w:rsidRPr="00271485">
        <w:rPr>
          <w:szCs w:val="22"/>
        </w:rPr>
        <w:t>2</w:t>
      </w:r>
      <w:r w:rsidRPr="00271485">
        <w:rPr>
          <w:szCs w:val="22"/>
        </w:rPr>
        <w:t>.2 – Soumission et attribution pour plusieurs lots</w:t>
      </w:r>
      <w:bookmarkEnd w:id="50"/>
      <w:bookmarkEnd w:id="51"/>
      <w:bookmarkEnd w:id="52"/>
      <w:bookmarkEnd w:id="53"/>
    </w:p>
    <w:p w14:paraId="18A3544C" w14:textId="0AF6B286" w:rsidR="009B0C11" w:rsidRPr="00271485" w:rsidRDefault="005C7FB6" w:rsidP="00A07107">
      <w:pPr>
        <w:pStyle w:val="texte"/>
        <w:spacing w:before="120"/>
        <w:ind w:firstLine="0"/>
        <w:rPr>
          <w:szCs w:val="22"/>
        </w:rPr>
      </w:pPr>
      <w:r w:rsidRPr="00271485">
        <w:rPr>
          <w:szCs w:val="22"/>
        </w:rPr>
        <w:t>Sans objet.</w:t>
      </w:r>
    </w:p>
    <w:p w14:paraId="500D9920" w14:textId="770D7EBB" w:rsidR="00ED2C2D" w:rsidRPr="00271485" w:rsidRDefault="006A6197" w:rsidP="00CE3A75">
      <w:pPr>
        <w:pStyle w:val="Titre2"/>
      </w:pPr>
      <w:bookmarkStart w:id="54" w:name="_Toc497230966"/>
      <w:bookmarkStart w:id="55" w:name="_Toc23168164"/>
      <w:bookmarkStart w:id="56" w:name="_Toc24544700"/>
      <w:bookmarkStart w:id="57" w:name="_Toc24544780"/>
      <w:bookmarkStart w:id="58" w:name="_Toc222727768"/>
      <w:r w:rsidRPr="00271485">
        <w:t>2.</w:t>
      </w:r>
      <w:r w:rsidR="00EA0A56" w:rsidRPr="00271485">
        <w:t xml:space="preserve">3 </w:t>
      </w:r>
      <w:r w:rsidR="009104D3" w:rsidRPr="00271485">
        <w:t>–</w:t>
      </w:r>
      <w:r w:rsidR="00FB5C9E" w:rsidRPr="00271485">
        <w:t xml:space="preserve"> Forme des soumissions et de la passation du </w:t>
      </w:r>
      <w:bookmarkEnd w:id="54"/>
      <w:bookmarkEnd w:id="55"/>
      <w:bookmarkEnd w:id="56"/>
      <w:bookmarkEnd w:id="57"/>
      <w:r w:rsidR="00F8248A" w:rsidRPr="00271485">
        <w:t>contrat</w:t>
      </w:r>
      <w:bookmarkEnd w:id="58"/>
    </w:p>
    <w:p w14:paraId="7F4DCC22" w14:textId="5AB04F94" w:rsidR="0057547E" w:rsidRPr="00271485" w:rsidRDefault="0057547E" w:rsidP="009D0752">
      <w:pPr>
        <w:spacing w:before="120"/>
        <w:rPr>
          <w:szCs w:val="22"/>
        </w:rPr>
      </w:pPr>
      <w:r w:rsidRPr="00271485">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sidRPr="00271485">
        <w:rPr>
          <w:szCs w:val="22"/>
        </w:rPr>
        <w:t>contrat</w:t>
      </w:r>
      <w:r w:rsidR="001358CA" w:rsidRPr="00271485">
        <w:rPr>
          <w:szCs w:val="22"/>
        </w:rPr>
        <w:t>.</w:t>
      </w:r>
    </w:p>
    <w:p w14:paraId="0BCF4431" w14:textId="78B595DD" w:rsidR="00D73FC8" w:rsidRPr="00271485" w:rsidRDefault="00D73FC8" w:rsidP="00A07107">
      <w:pPr>
        <w:pStyle w:val="Titre2"/>
      </w:pPr>
      <w:bookmarkStart w:id="59" w:name="_Toc23168165"/>
      <w:bookmarkStart w:id="60" w:name="_Toc24544701"/>
      <w:bookmarkStart w:id="61" w:name="_Toc24544781"/>
      <w:bookmarkStart w:id="62" w:name="_Toc222727769"/>
      <w:r w:rsidRPr="00271485">
        <w:t>2.</w:t>
      </w:r>
      <w:r w:rsidR="00CE3A75" w:rsidRPr="00271485">
        <w:t>4</w:t>
      </w:r>
      <w:r w:rsidRPr="00271485">
        <w:t xml:space="preserve"> – Sous-traitance</w:t>
      </w:r>
      <w:bookmarkEnd w:id="59"/>
      <w:bookmarkEnd w:id="60"/>
      <w:bookmarkEnd w:id="61"/>
      <w:bookmarkEnd w:id="62"/>
    </w:p>
    <w:p w14:paraId="2977B131" w14:textId="33785E97" w:rsidR="00D73FC8" w:rsidRPr="00271485" w:rsidRDefault="00D73FC8" w:rsidP="00A07107">
      <w:pPr>
        <w:spacing w:before="120"/>
        <w:rPr>
          <w:szCs w:val="22"/>
        </w:rPr>
      </w:pPr>
      <w:r w:rsidRPr="00271485">
        <w:rPr>
          <w:szCs w:val="22"/>
        </w:rPr>
        <w:t xml:space="preserve">La sous-traitance est définie comme l’opération par laquelle le titulaire d’un </w:t>
      </w:r>
      <w:r w:rsidR="00EA0A56" w:rsidRPr="00271485">
        <w:rPr>
          <w:szCs w:val="22"/>
        </w:rPr>
        <w:t xml:space="preserve">contrat </w:t>
      </w:r>
      <w:r w:rsidRPr="00271485">
        <w:rPr>
          <w:szCs w:val="22"/>
        </w:rPr>
        <w:t xml:space="preserve">confie, sous sa responsabilité, à une autre personne l’exécution d’une partie d’un </w:t>
      </w:r>
      <w:r w:rsidR="00D202CE" w:rsidRPr="00271485">
        <w:rPr>
          <w:szCs w:val="22"/>
        </w:rPr>
        <w:t>contrat</w:t>
      </w:r>
      <w:r w:rsidRPr="00271485">
        <w:rPr>
          <w:szCs w:val="22"/>
        </w:rPr>
        <w:t xml:space="preserve"> c</w:t>
      </w:r>
      <w:r w:rsidR="00E757E1" w:rsidRPr="00271485">
        <w:rPr>
          <w:szCs w:val="22"/>
        </w:rPr>
        <w:t xml:space="preserve">onclu avec un </w:t>
      </w:r>
      <w:r w:rsidR="00F058CD" w:rsidRPr="00271485">
        <w:rPr>
          <w:szCs w:val="22"/>
        </w:rPr>
        <w:t>pouvoir adjudicateur</w:t>
      </w:r>
      <w:r w:rsidR="00E757E1" w:rsidRPr="00271485">
        <w:rPr>
          <w:szCs w:val="22"/>
        </w:rPr>
        <w:t>.</w:t>
      </w:r>
    </w:p>
    <w:p w14:paraId="6A54632C" w14:textId="6FD11FFA" w:rsidR="00053DB3" w:rsidRPr="00271485" w:rsidRDefault="00A848E6" w:rsidP="00A07107">
      <w:pPr>
        <w:spacing w:before="120"/>
        <w:rPr>
          <w:szCs w:val="22"/>
        </w:rPr>
      </w:pPr>
      <w:r w:rsidRPr="00271485">
        <w:rPr>
          <w:szCs w:val="22"/>
        </w:rPr>
        <w:t>Par ailleurs</w:t>
      </w:r>
      <w:r w:rsidR="00053DB3" w:rsidRPr="00271485">
        <w:rPr>
          <w:szCs w:val="22"/>
        </w:rPr>
        <w:t>, les prestataires auxquels fera</w:t>
      </w:r>
      <w:r w:rsidR="004046C1" w:rsidRPr="00271485">
        <w:rPr>
          <w:szCs w:val="22"/>
        </w:rPr>
        <w:t>it</w:t>
      </w:r>
      <w:r w:rsidR="00053DB3" w:rsidRPr="00271485">
        <w:rPr>
          <w:szCs w:val="22"/>
        </w:rPr>
        <w:t xml:space="preserve"> appel l’entreprise </w:t>
      </w:r>
      <w:r w:rsidR="00937494" w:rsidRPr="00271485">
        <w:rPr>
          <w:szCs w:val="22"/>
        </w:rPr>
        <w:t>candidate</w:t>
      </w:r>
      <w:r w:rsidR="00053DB3" w:rsidRPr="00271485">
        <w:rPr>
          <w:szCs w:val="22"/>
        </w:rPr>
        <w:t xml:space="preserve"> en vertu de commandes ou contrats de vente, de location ou de dépôt, comportant une simple obligation de donner (cas des </w:t>
      </w:r>
      <w:r w:rsidR="00053DB3" w:rsidRPr="00271485">
        <w:rPr>
          <w:b/>
          <w:szCs w:val="22"/>
        </w:rPr>
        <w:t>fournisseurs</w:t>
      </w:r>
      <w:r w:rsidRPr="00271485">
        <w:rPr>
          <w:szCs w:val="22"/>
        </w:rPr>
        <w:t xml:space="preserve"> pour la</w:t>
      </w:r>
      <w:r w:rsidR="00053DB3" w:rsidRPr="00271485">
        <w:rPr>
          <w:szCs w:val="22"/>
        </w:rPr>
        <w:t xml:space="preserve"> fourniture de matériaux standardisés) et non une obligation de réaliser l’objet du </w:t>
      </w:r>
      <w:r w:rsidR="007E0E7A" w:rsidRPr="00271485">
        <w:rPr>
          <w:szCs w:val="22"/>
        </w:rPr>
        <w:t>contrat</w:t>
      </w:r>
      <w:r w:rsidR="007E0E7A" w:rsidRPr="00271485" w:rsidDel="007E0E7A">
        <w:rPr>
          <w:sz w:val="21"/>
          <w:szCs w:val="21"/>
        </w:rPr>
        <w:t xml:space="preserve"> </w:t>
      </w:r>
      <w:r w:rsidR="00053DB3" w:rsidRPr="00271485">
        <w:rPr>
          <w:szCs w:val="22"/>
        </w:rPr>
        <w:t xml:space="preserve">(selon les </w:t>
      </w:r>
      <w:r w:rsidR="00053DB3" w:rsidRPr="00271485">
        <w:rPr>
          <w:szCs w:val="22"/>
        </w:rPr>
        <w:lastRenderedPageBreak/>
        <w:t xml:space="preserve">spécifications techniques particulières imposées par l’entreprise), </w:t>
      </w:r>
      <w:r w:rsidR="00053DB3" w:rsidRPr="00271485">
        <w:rPr>
          <w:b/>
          <w:szCs w:val="22"/>
        </w:rPr>
        <w:t>ne peuvent pas être considérés comme des sous-traitants</w:t>
      </w:r>
      <w:r w:rsidR="00053DB3" w:rsidRPr="00271485">
        <w:rPr>
          <w:szCs w:val="22"/>
        </w:rPr>
        <w:t>.</w:t>
      </w:r>
    </w:p>
    <w:p w14:paraId="426D89F1" w14:textId="1FC48FBE" w:rsidR="00D73FC8" w:rsidRPr="00271485" w:rsidRDefault="00D73FC8" w:rsidP="00A07107">
      <w:pPr>
        <w:spacing w:before="120"/>
        <w:rPr>
          <w:szCs w:val="22"/>
        </w:rPr>
      </w:pPr>
      <w:r w:rsidRPr="00271485">
        <w:rPr>
          <w:szCs w:val="22"/>
        </w:rPr>
        <w:t xml:space="preserve">Toute sous-traitance doit faire l’objet d’une acceptation préalable du </w:t>
      </w:r>
      <w:r w:rsidR="00F058CD" w:rsidRPr="00271485">
        <w:rPr>
          <w:szCs w:val="22"/>
        </w:rPr>
        <w:t>pouvoir adjudicateur</w:t>
      </w:r>
      <w:r w:rsidRPr="00271485">
        <w:rPr>
          <w:szCs w:val="22"/>
        </w:rPr>
        <w:t xml:space="preserve"> selon les modalités prévues aux articles 3 et 76-1 de la délibération </w:t>
      </w:r>
      <w:r w:rsidR="00CF471B" w:rsidRPr="00271485">
        <w:rPr>
          <w:szCs w:val="22"/>
        </w:rPr>
        <w:t>n°424 du 20 mars 2019</w:t>
      </w:r>
      <w:r w:rsidR="0065045A" w:rsidRPr="00271485">
        <w:rPr>
          <w:szCs w:val="22"/>
        </w:rPr>
        <w:t xml:space="preserve"> </w:t>
      </w:r>
      <w:r w:rsidRPr="00271485">
        <w:rPr>
          <w:szCs w:val="22"/>
        </w:rPr>
        <w:t xml:space="preserve">portant réglementation des </w:t>
      </w:r>
      <w:r w:rsidR="007E0E7A" w:rsidRPr="00271485">
        <w:rPr>
          <w:szCs w:val="22"/>
        </w:rPr>
        <w:t>contrats</w:t>
      </w:r>
      <w:r w:rsidR="007E0E7A" w:rsidRPr="00271485" w:rsidDel="007E0E7A">
        <w:rPr>
          <w:szCs w:val="22"/>
        </w:rPr>
        <w:t xml:space="preserve"> </w:t>
      </w:r>
      <w:r w:rsidRPr="00271485">
        <w:rPr>
          <w:szCs w:val="22"/>
        </w:rPr>
        <w:t>publics.</w:t>
      </w:r>
    </w:p>
    <w:p w14:paraId="7E1F7536" w14:textId="7D30BF3B" w:rsidR="00243C46" w:rsidRPr="00271485" w:rsidRDefault="00243C46" w:rsidP="00A07107">
      <w:pPr>
        <w:pStyle w:val="Titre2"/>
      </w:pPr>
      <w:bookmarkStart w:id="63" w:name="_Toc148431419"/>
      <w:bookmarkStart w:id="64" w:name="_Toc176086013"/>
      <w:bookmarkStart w:id="65" w:name="_Toc497230996"/>
      <w:bookmarkStart w:id="66" w:name="_Toc23168166"/>
      <w:bookmarkStart w:id="67" w:name="_Toc24544702"/>
      <w:bookmarkStart w:id="68" w:name="_Toc24544782"/>
      <w:bookmarkStart w:id="69" w:name="_Toc222727770"/>
      <w:r w:rsidRPr="00271485">
        <w:t>2.</w:t>
      </w:r>
      <w:r w:rsidR="00ED1317" w:rsidRPr="00271485">
        <w:t>5</w:t>
      </w:r>
      <w:r w:rsidRPr="00271485">
        <w:t xml:space="preserve"> </w:t>
      </w:r>
      <w:r w:rsidR="009104D3" w:rsidRPr="00271485">
        <w:t>–</w:t>
      </w:r>
      <w:r w:rsidRPr="00271485">
        <w:t xml:space="preserve"> </w:t>
      </w:r>
      <w:r w:rsidR="00F96BD5" w:rsidRPr="00271485">
        <w:t>Pièces financières</w:t>
      </w:r>
      <w:bookmarkEnd w:id="63"/>
      <w:bookmarkEnd w:id="64"/>
      <w:bookmarkEnd w:id="65"/>
      <w:bookmarkEnd w:id="66"/>
      <w:bookmarkEnd w:id="67"/>
      <w:bookmarkEnd w:id="68"/>
      <w:bookmarkEnd w:id="69"/>
    </w:p>
    <w:p w14:paraId="3617F864" w14:textId="449A8B30" w:rsidR="00681FCB" w:rsidRPr="00271485" w:rsidRDefault="00681FCB" w:rsidP="00681FCB">
      <w:pPr>
        <w:spacing w:before="120"/>
        <w:rPr>
          <w:szCs w:val="22"/>
        </w:rPr>
      </w:pPr>
      <w:r w:rsidRPr="00271485">
        <w:rPr>
          <w:szCs w:val="22"/>
        </w:rPr>
        <w:t xml:space="preserve">Les candidats doivent inclure dans leur offre le bordereau des prix unitaires (BPU) et compléter tous les prix unitaires sans exception, chacun d’entre eux étant indispensable à l’exécution du </w:t>
      </w:r>
      <w:r w:rsidR="00A61E40" w:rsidRPr="00271485">
        <w:rPr>
          <w:szCs w:val="22"/>
        </w:rPr>
        <w:t>contrat</w:t>
      </w:r>
      <w:r w:rsidRPr="00271485">
        <w:rPr>
          <w:szCs w:val="22"/>
        </w:rPr>
        <w:t>, à la formation du prix global servant à la comparaison des offres, et à l’appréciation par le pouvoir adjudicateur de la teneur de l'offre.</w:t>
      </w:r>
    </w:p>
    <w:p w14:paraId="50A0F523" w14:textId="7CBBBC72" w:rsidR="00681FCB" w:rsidRPr="00271485" w:rsidRDefault="00681FCB" w:rsidP="00681FCB">
      <w:pPr>
        <w:pStyle w:val="texte"/>
        <w:spacing w:before="120"/>
        <w:ind w:firstLine="0"/>
        <w:rPr>
          <w:szCs w:val="22"/>
        </w:rPr>
      </w:pPr>
      <w:r w:rsidRPr="00271485">
        <w:rPr>
          <w:szCs w:val="22"/>
        </w:rPr>
        <w:t>Comme indiqué</w:t>
      </w:r>
      <w:r w:rsidR="00C81AA7" w:rsidRPr="00271485">
        <w:rPr>
          <w:szCs w:val="22"/>
        </w:rPr>
        <w:t xml:space="preserve"> à l'article 5.3 du présent RPAPC</w:t>
      </w:r>
      <w:r w:rsidRPr="00271485">
        <w:rPr>
          <w:szCs w:val="22"/>
        </w:rPr>
        <w:t>, le prix unitaire indiqué dans le BPU prévaut sur toutes les autres indications de l'offre. Il est par ailleurs précisé que ces indications, notamment celles du détail estimatif des travaux réglés au métré (DETRM) ne pourront être utilisées pour reconstituer les prix unitaires manquants dans le BPU.</w:t>
      </w:r>
    </w:p>
    <w:p w14:paraId="20735EFB" w14:textId="670489AC" w:rsidR="00030D4E" w:rsidRPr="00271485" w:rsidRDefault="002028DE" w:rsidP="00A07107">
      <w:pPr>
        <w:pStyle w:val="Titre2"/>
      </w:pPr>
      <w:bookmarkStart w:id="70" w:name="_Toc497230978"/>
      <w:bookmarkStart w:id="71" w:name="_Toc23168169"/>
      <w:bookmarkStart w:id="72" w:name="_Toc24544705"/>
      <w:bookmarkStart w:id="73" w:name="_Toc24544785"/>
      <w:bookmarkStart w:id="74" w:name="_Toc222727771"/>
      <w:r w:rsidRPr="00271485">
        <w:t>2.</w:t>
      </w:r>
      <w:r w:rsidR="00ED1317" w:rsidRPr="00271485">
        <w:t>6</w:t>
      </w:r>
      <w:r w:rsidR="00F96BD5" w:rsidRPr="00271485">
        <w:t xml:space="preserve"> </w:t>
      </w:r>
      <w:r w:rsidR="00BB3721" w:rsidRPr="00271485">
        <w:t>–</w:t>
      </w:r>
      <w:r w:rsidRPr="00271485">
        <w:t xml:space="preserve"> Variantes</w:t>
      </w:r>
      <w:bookmarkEnd w:id="70"/>
      <w:bookmarkEnd w:id="71"/>
      <w:bookmarkEnd w:id="72"/>
      <w:bookmarkEnd w:id="73"/>
      <w:bookmarkEnd w:id="74"/>
    </w:p>
    <w:p w14:paraId="050F7EAE" w14:textId="4D1F06E2" w:rsidR="002028DE" w:rsidRPr="00271485" w:rsidRDefault="00030D4E" w:rsidP="00A07107">
      <w:pPr>
        <w:widowControl w:val="0"/>
        <w:spacing w:before="120"/>
        <w:rPr>
          <w:szCs w:val="22"/>
        </w:rPr>
      </w:pPr>
      <w:r w:rsidRPr="00271485">
        <w:rPr>
          <w:szCs w:val="22"/>
        </w:rPr>
        <w:t>Les variantes sont des propositions qui viennent en substitution totale ou partielle de la solution prévue par le dossier de consultation (solution de base).</w:t>
      </w:r>
    </w:p>
    <w:p w14:paraId="3A57E3B2" w14:textId="2044FE27" w:rsidR="00B935DB" w:rsidRPr="00271485" w:rsidRDefault="00B935DB" w:rsidP="00A07107">
      <w:pPr>
        <w:widowControl w:val="0"/>
        <w:spacing w:before="120"/>
        <w:rPr>
          <w:szCs w:val="22"/>
        </w:rPr>
      </w:pPr>
      <w:r w:rsidRPr="00271485">
        <w:rPr>
          <w:szCs w:val="22"/>
        </w:rPr>
        <w:t>Les variantes ne sont pas autorisées.</w:t>
      </w:r>
    </w:p>
    <w:p w14:paraId="782AD64D" w14:textId="29CB6A85" w:rsidR="00243C46" w:rsidRPr="00271485" w:rsidRDefault="002028DE" w:rsidP="00A07107">
      <w:pPr>
        <w:pStyle w:val="Titre2"/>
      </w:pPr>
      <w:bookmarkStart w:id="75" w:name="_Toc497230986"/>
      <w:bookmarkStart w:id="76" w:name="_Toc23168179"/>
      <w:bookmarkStart w:id="77" w:name="_Toc24544713"/>
      <w:bookmarkStart w:id="78" w:name="_Toc24544793"/>
      <w:bookmarkStart w:id="79" w:name="_Toc222727772"/>
      <w:bookmarkStart w:id="80" w:name="_Toc497230981"/>
      <w:bookmarkStart w:id="81" w:name="_Toc497230976"/>
      <w:r w:rsidRPr="00271485">
        <w:t>2.</w:t>
      </w:r>
      <w:r w:rsidR="00ED1317" w:rsidRPr="00271485">
        <w:t>7</w:t>
      </w:r>
      <w:r w:rsidRPr="00271485">
        <w:t xml:space="preserve"> </w:t>
      </w:r>
      <w:r w:rsidR="00CD4E1B" w:rsidRPr="00271485">
        <w:t>–</w:t>
      </w:r>
      <w:r w:rsidRPr="00271485">
        <w:t xml:space="preserve"> </w:t>
      </w:r>
      <w:bookmarkEnd w:id="75"/>
      <w:r w:rsidR="000833A2" w:rsidRPr="00271485">
        <w:t>Confidentialité des documents remis par un soumissionnaire</w:t>
      </w:r>
      <w:bookmarkEnd w:id="76"/>
      <w:bookmarkEnd w:id="77"/>
      <w:bookmarkEnd w:id="78"/>
      <w:bookmarkEnd w:id="79"/>
    </w:p>
    <w:p w14:paraId="1E6C518B" w14:textId="77777777" w:rsidR="008863F4" w:rsidRPr="00271485" w:rsidRDefault="002028DE" w:rsidP="00A07107">
      <w:pPr>
        <w:pStyle w:val="texte"/>
        <w:spacing w:before="120"/>
        <w:ind w:firstLine="0"/>
        <w:rPr>
          <w:szCs w:val="22"/>
        </w:rPr>
      </w:pPr>
      <w:r w:rsidRPr="00271485">
        <w:rPr>
          <w:szCs w:val="22"/>
        </w:rPr>
        <w:t xml:space="preserve">Les </w:t>
      </w:r>
      <w:r w:rsidR="000833A2" w:rsidRPr="00271485">
        <w:rPr>
          <w:szCs w:val="22"/>
        </w:rPr>
        <w:t xml:space="preserve">mémoires techniques, </w:t>
      </w:r>
      <w:r w:rsidR="008863F4" w:rsidRPr="00271485">
        <w:rPr>
          <w:szCs w:val="22"/>
        </w:rPr>
        <w:t xml:space="preserve">notes méthodologiques, </w:t>
      </w:r>
      <w:r w:rsidRPr="00271485">
        <w:rPr>
          <w:szCs w:val="22"/>
        </w:rPr>
        <w:t>variantes</w:t>
      </w:r>
      <w:r w:rsidR="007A559E" w:rsidRPr="00271485">
        <w:rPr>
          <w:szCs w:val="22"/>
        </w:rPr>
        <w:t>,</w:t>
      </w:r>
      <w:r w:rsidRPr="00271485">
        <w:rPr>
          <w:szCs w:val="22"/>
        </w:rPr>
        <w:t xml:space="preserve"> propositions techniques</w:t>
      </w:r>
      <w:r w:rsidR="007A559E" w:rsidRPr="00271485">
        <w:rPr>
          <w:szCs w:val="22"/>
        </w:rPr>
        <w:t xml:space="preserve"> ou options</w:t>
      </w:r>
      <w:r w:rsidR="000833A2" w:rsidRPr="00271485">
        <w:rPr>
          <w:szCs w:val="22"/>
        </w:rPr>
        <w:t>,</w:t>
      </w:r>
      <w:r w:rsidRPr="00271485">
        <w:rPr>
          <w:szCs w:val="22"/>
        </w:rPr>
        <w:t xml:space="preserve"> </w:t>
      </w:r>
      <w:r w:rsidR="00CD4E1B" w:rsidRPr="00271485">
        <w:rPr>
          <w:szCs w:val="22"/>
        </w:rPr>
        <w:t xml:space="preserve">élaborés et </w:t>
      </w:r>
      <w:r w:rsidRPr="00271485">
        <w:rPr>
          <w:szCs w:val="22"/>
        </w:rPr>
        <w:t xml:space="preserve">présentés par </w:t>
      </w:r>
      <w:r w:rsidR="000833A2" w:rsidRPr="00271485">
        <w:rPr>
          <w:szCs w:val="22"/>
        </w:rPr>
        <w:t>un</w:t>
      </w:r>
      <w:r w:rsidRPr="00271485">
        <w:rPr>
          <w:szCs w:val="22"/>
        </w:rPr>
        <w:t xml:space="preserve"> </w:t>
      </w:r>
      <w:r w:rsidR="000833A2" w:rsidRPr="00271485">
        <w:rPr>
          <w:szCs w:val="22"/>
        </w:rPr>
        <w:t>soumissionnaire</w:t>
      </w:r>
      <w:r w:rsidRPr="00271485">
        <w:rPr>
          <w:szCs w:val="22"/>
        </w:rPr>
        <w:t xml:space="preserve"> </w:t>
      </w:r>
      <w:r w:rsidR="000833A2" w:rsidRPr="00271485">
        <w:rPr>
          <w:szCs w:val="22"/>
        </w:rPr>
        <w:t xml:space="preserve">ont un caractère confidentiel </w:t>
      </w:r>
      <w:r w:rsidR="008863F4" w:rsidRPr="00271485">
        <w:rPr>
          <w:szCs w:val="22"/>
        </w:rPr>
        <w:t>dans la mesure où ils</w:t>
      </w:r>
      <w:r w:rsidR="000833A2" w:rsidRPr="00271485">
        <w:rPr>
          <w:szCs w:val="22"/>
        </w:rPr>
        <w:t xml:space="preserve"> contiennent des informations couvertes par le secret en matière industrielle et commerciale,</w:t>
      </w:r>
      <w:r w:rsidR="008863F4" w:rsidRPr="00271485">
        <w:rPr>
          <w:szCs w:val="22"/>
        </w:rPr>
        <w:t xml:space="preserve"> lequel recouvre le secret des procédés, le secret des informations économiques et financières et le secret des stratégies commerciales.</w:t>
      </w:r>
    </w:p>
    <w:p w14:paraId="5D0B5574" w14:textId="5434F1B3" w:rsidR="002028DE" w:rsidRPr="00271485" w:rsidRDefault="00243C46" w:rsidP="00A07107">
      <w:pPr>
        <w:pStyle w:val="Titre2"/>
      </w:pPr>
      <w:bookmarkStart w:id="82" w:name="_Toc23168182"/>
      <w:bookmarkStart w:id="83" w:name="_Toc24544716"/>
      <w:bookmarkStart w:id="84" w:name="_Toc24544796"/>
      <w:bookmarkStart w:id="85" w:name="_Toc222727773"/>
      <w:r w:rsidRPr="00271485">
        <w:t>2.</w:t>
      </w:r>
      <w:r w:rsidR="00ED1317" w:rsidRPr="00271485">
        <w:t>8</w:t>
      </w:r>
      <w:r w:rsidR="009104D3" w:rsidRPr="00271485">
        <w:t xml:space="preserve"> –</w:t>
      </w:r>
      <w:r w:rsidR="002028DE" w:rsidRPr="00271485">
        <w:t xml:space="preserve"> Délai d'exécution</w:t>
      </w:r>
      <w:bookmarkEnd w:id="80"/>
      <w:bookmarkEnd w:id="82"/>
      <w:bookmarkEnd w:id="83"/>
      <w:bookmarkEnd w:id="84"/>
      <w:bookmarkEnd w:id="85"/>
    </w:p>
    <w:p w14:paraId="16DA2214" w14:textId="35505F6E" w:rsidR="002028DE" w:rsidRPr="00271485" w:rsidRDefault="002028DE" w:rsidP="00A07107">
      <w:pPr>
        <w:pStyle w:val="texte"/>
        <w:spacing w:before="120"/>
        <w:ind w:firstLine="0"/>
        <w:rPr>
          <w:szCs w:val="22"/>
        </w:rPr>
      </w:pPr>
      <w:r w:rsidRPr="00271485">
        <w:rPr>
          <w:szCs w:val="22"/>
        </w:rPr>
        <w:t>Le(s) délai(s) d'exécution est (sont) fixé(s) dans le c</w:t>
      </w:r>
      <w:r w:rsidR="00DC71B2" w:rsidRPr="00271485">
        <w:rPr>
          <w:szCs w:val="22"/>
        </w:rPr>
        <w:t>ontrat</w:t>
      </w:r>
      <w:r w:rsidRPr="00271485">
        <w:rPr>
          <w:szCs w:val="22"/>
        </w:rPr>
        <w:t xml:space="preserve"> et ne peut (peuven</w:t>
      </w:r>
      <w:r w:rsidR="000A6746" w:rsidRPr="00271485">
        <w:rPr>
          <w:szCs w:val="22"/>
        </w:rPr>
        <w:t>t) en aucun cas être changé(s).</w:t>
      </w:r>
    </w:p>
    <w:p w14:paraId="2327A451" w14:textId="5C43122A" w:rsidR="00CC789D" w:rsidRPr="00271485" w:rsidRDefault="00B513D9" w:rsidP="00A07107">
      <w:pPr>
        <w:pStyle w:val="Titre2"/>
      </w:pPr>
      <w:bookmarkStart w:id="86" w:name="_Toc497230983"/>
      <w:bookmarkStart w:id="87" w:name="_Toc23168183"/>
      <w:bookmarkStart w:id="88" w:name="_Toc24544717"/>
      <w:bookmarkStart w:id="89" w:name="_Toc24544797"/>
      <w:bookmarkStart w:id="90" w:name="_Toc222727774"/>
      <w:bookmarkEnd w:id="81"/>
      <w:r w:rsidRPr="00271485">
        <w:t>2.</w:t>
      </w:r>
      <w:r w:rsidR="00ED1317" w:rsidRPr="00271485">
        <w:t>9</w:t>
      </w:r>
      <w:r w:rsidR="009104D3" w:rsidRPr="00271485">
        <w:t xml:space="preserve"> –</w:t>
      </w:r>
      <w:r w:rsidR="00FB5C9E" w:rsidRPr="00271485">
        <w:t xml:space="preserve"> </w:t>
      </w:r>
      <w:r w:rsidR="00C70783" w:rsidRPr="00271485">
        <w:t>D</w:t>
      </w:r>
      <w:r w:rsidR="00FB5C9E" w:rsidRPr="00271485">
        <w:t>ossier de consultation</w:t>
      </w:r>
      <w:bookmarkEnd w:id="86"/>
      <w:r w:rsidR="00E140DD" w:rsidRPr="00271485">
        <w:t xml:space="preserve"> des entreprises </w:t>
      </w:r>
      <w:r w:rsidR="00CC789D" w:rsidRPr="00271485">
        <w:t>(DCE)</w:t>
      </w:r>
      <w:bookmarkEnd w:id="87"/>
      <w:bookmarkEnd w:id="88"/>
      <w:bookmarkEnd w:id="89"/>
      <w:bookmarkEnd w:id="90"/>
    </w:p>
    <w:p w14:paraId="42D773F8" w14:textId="14F26D72" w:rsidR="00CC789D" w:rsidRPr="00271485" w:rsidRDefault="00ED1317" w:rsidP="00A07107">
      <w:pPr>
        <w:pStyle w:val="Titre3"/>
        <w:rPr>
          <w:szCs w:val="22"/>
        </w:rPr>
      </w:pPr>
      <w:bookmarkStart w:id="91" w:name="_Toc23168184"/>
      <w:bookmarkStart w:id="92" w:name="_Toc24544718"/>
      <w:bookmarkStart w:id="93" w:name="_Toc24544798"/>
      <w:bookmarkStart w:id="94" w:name="_Toc222727775"/>
      <w:r w:rsidRPr="00271485">
        <w:rPr>
          <w:szCs w:val="22"/>
        </w:rPr>
        <w:t>2.9</w:t>
      </w:r>
      <w:r w:rsidR="00CC789D" w:rsidRPr="00271485">
        <w:rPr>
          <w:szCs w:val="22"/>
        </w:rPr>
        <w:t>.1 – Mise à disposition</w:t>
      </w:r>
      <w:r w:rsidR="00AE2DDF" w:rsidRPr="00271485">
        <w:rPr>
          <w:szCs w:val="22"/>
        </w:rPr>
        <w:t xml:space="preserve"> du DCE</w:t>
      </w:r>
      <w:bookmarkEnd w:id="91"/>
      <w:bookmarkEnd w:id="92"/>
      <w:bookmarkEnd w:id="93"/>
      <w:bookmarkEnd w:id="94"/>
    </w:p>
    <w:p w14:paraId="5E88C1F1" w14:textId="65D016A9" w:rsidR="006A6197" w:rsidRPr="00271485" w:rsidRDefault="00C70783" w:rsidP="00A07107">
      <w:pPr>
        <w:spacing w:before="120"/>
        <w:rPr>
          <w:szCs w:val="22"/>
        </w:rPr>
      </w:pPr>
      <w:r w:rsidRPr="00271485">
        <w:rPr>
          <w:szCs w:val="22"/>
        </w:rPr>
        <w:t xml:space="preserve">Le DCE est mis à disposition des candidats conformément aux indications de l’avis d’appel </w:t>
      </w:r>
      <w:r w:rsidR="005A61B4" w:rsidRPr="00271485">
        <w:rPr>
          <w:szCs w:val="22"/>
        </w:rPr>
        <w:t>public à concurrence</w:t>
      </w:r>
      <w:r w:rsidRPr="00271485">
        <w:rPr>
          <w:szCs w:val="22"/>
        </w:rPr>
        <w:t xml:space="preserve"> et ses éventuels modificatifs.</w:t>
      </w:r>
    </w:p>
    <w:p w14:paraId="5B135574" w14:textId="1FB83213" w:rsidR="00B012D0" w:rsidRPr="00271485" w:rsidRDefault="00C70783" w:rsidP="00A07107">
      <w:pPr>
        <w:spacing w:before="120"/>
        <w:rPr>
          <w:szCs w:val="22"/>
        </w:rPr>
      </w:pPr>
      <w:r w:rsidRPr="00271485">
        <w:rPr>
          <w:szCs w:val="22"/>
        </w:rPr>
        <w:t>Le DCE est constitué des pièces suivantes :</w:t>
      </w:r>
    </w:p>
    <w:p w14:paraId="57A99878" w14:textId="6A6E5D4B" w:rsidR="00ED1FE8" w:rsidRPr="00271485" w:rsidRDefault="00ED1FE8" w:rsidP="00ED1FE8">
      <w:pPr>
        <w:pStyle w:val="texte"/>
        <w:keepNext/>
        <w:widowControl w:val="0"/>
        <w:numPr>
          <w:ilvl w:val="0"/>
          <w:numId w:val="32"/>
        </w:numPr>
        <w:spacing w:before="120"/>
        <w:ind w:left="357" w:hanging="357"/>
        <w:rPr>
          <w:szCs w:val="22"/>
        </w:rPr>
      </w:pPr>
      <w:r w:rsidRPr="00271485">
        <w:rPr>
          <w:szCs w:val="22"/>
        </w:rPr>
        <w:t xml:space="preserve">Présent règlement particulier de l’appel public à concurrence (RPAPC) </w:t>
      </w:r>
      <w:r w:rsidR="009D78AB" w:rsidRPr="00271485">
        <w:rPr>
          <w:szCs w:val="22"/>
        </w:rPr>
        <w:t xml:space="preserve">et ses annexes </w:t>
      </w:r>
      <w:r w:rsidRPr="00271485">
        <w:rPr>
          <w:szCs w:val="22"/>
        </w:rPr>
        <w:t>– Pièce n°0</w:t>
      </w:r>
    </w:p>
    <w:p w14:paraId="204B13BB" w14:textId="50374708" w:rsidR="00ED1FE8" w:rsidRPr="00271485" w:rsidRDefault="00ED1FE8" w:rsidP="00ED1FE8">
      <w:pPr>
        <w:pStyle w:val="texte"/>
        <w:keepNext/>
        <w:widowControl w:val="0"/>
        <w:numPr>
          <w:ilvl w:val="0"/>
          <w:numId w:val="32"/>
        </w:numPr>
        <w:spacing w:before="120"/>
        <w:ind w:left="357" w:hanging="357"/>
        <w:rPr>
          <w:szCs w:val="22"/>
        </w:rPr>
      </w:pPr>
      <w:r w:rsidRPr="00271485">
        <w:rPr>
          <w:szCs w:val="22"/>
        </w:rPr>
        <w:t>Contrat et ses annexes – Pièce n°1</w:t>
      </w:r>
    </w:p>
    <w:p w14:paraId="0489FB93" w14:textId="2241DBA7" w:rsidR="00927DE0" w:rsidRPr="00271485" w:rsidRDefault="00927DE0" w:rsidP="00A07107">
      <w:pPr>
        <w:spacing w:before="120"/>
        <w:rPr>
          <w:szCs w:val="22"/>
        </w:rPr>
      </w:pPr>
      <w:r w:rsidRPr="00271485">
        <w:rPr>
          <w:szCs w:val="22"/>
        </w:rPr>
        <w:t xml:space="preserve">Tout candidat au présent appel </w:t>
      </w:r>
      <w:r w:rsidR="005A61B4" w:rsidRPr="00271485">
        <w:rPr>
          <w:szCs w:val="22"/>
        </w:rPr>
        <w:t>public à concurrence</w:t>
      </w:r>
      <w:r w:rsidRPr="00271485">
        <w:rPr>
          <w:szCs w:val="22"/>
        </w:rPr>
        <w:t xml:space="preserve"> est réputé avoir consulté tous les documents cités ci-dessus pour établir son offre.</w:t>
      </w:r>
    </w:p>
    <w:p w14:paraId="3C84D6FF" w14:textId="317A2AE1" w:rsidR="00CC789D" w:rsidRPr="00271485" w:rsidRDefault="00ED1317" w:rsidP="00A07107">
      <w:pPr>
        <w:pStyle w:val="Titre3"/>
        <w:rPr>
          <w:szCs w:val="22"/>
        </w:rPr>
      </w:pPr>
      <w:bookmarkStart w:id="95" w:name="_Toc23168185"/>
      <w:bookmarkStart w:id="96" w:name="_Toc24544719"/>
      <w:bookmarkStart w:id="97" w:name="_Toc24544799"/>
      <w:bookmarkStart w:id="98" w:name="_Toc222727776"/>
      <w:r w:rsidRPr="00271485">
        <w:rPr>
          <w:szCs w:val="22"/>
        </w:rPr>
        <w:t>2.9</w:t>
      </w:r>
      <w:r w:rsidR="00CC789D" w:rsidRPr="00271485">
        <w:rPr>
          <w:szCs w:val="22"/>
        </w:rPr>
        <w:t>.2 – Demandes de renseignements / observations / questions</w:t>
      </w:r>
      <w:bookmarkEnd w:id="95"/>
      <w:bookmarkEnd w:id="96"/>
      <w:bookmarkEnd w:id="97"/>
      <w:bookmarkEnd w:id="98"/>
    </w:p>
    <w:p w14:paraId="4F38CF00" w14:textId="77777777" w:rsidR="00CC789D" w:rsidRPr="00271485" w:rsidRDefault="004046C1" w:rsidP="00177D8A">
      <w:pPr>
        <w:spacing w:before="120" w:after="120"/>
        <w:rPr>
          <w:rStyle w:val="Lienhypertexte"/>
          <w:color w:val="auto"/>
          <w:szCs w:val="22"/>
          <w:u w:val="none"/>
        </w:rPr>
      </w:pPr>
      <w:r w:rsidRPr="00271485">
        <w:rPr>
          <w:iCs/>
          <w:szCs w:val="22"/>
        </w:rPr>
        <w:t>Toutes l</w:t>
      </w:r>
      <w:r w:rsidR="00CC789D" w:rsidRPr="00271485">
        <w:rPr>
          <w:iCs/>
          <w:szCs w:val="22"/>
        </w:rPr>
        <w:t xml:space="preserve">es demandes de renseignements, observations ou questions éventuelles concernant le DCE devront impérativement être </w:t>
      </w:r>
      <w:r w:rsidR="00725F9F" w:rsidRPr="00271485">
        <w:rPr>
          <w:iCs/>
          <w:szCs w:val="22"/>
        </w:rPr>
        <w:t>transmises</w:t>
      </w:r>
      <w:r w:rsidR="00CC789D" w:rsidRPr="00271485">
        <w:rPr>
          <w:iCs/>
          <w:szCs w:val="22"/>
        </w:rPr>
        <w:t xml:space="preserve"> </w:t>
      </w:r>
      <w:r w:rsidR="00177D8A" w:rsidRPr="00271485">
        <w:rPr>
          <w:szCs w:val="22"/>
        </w:rPr>
        <w:t xml:space="preserve">via </w:t>
      </w:r>
      <w:r w:rsidR="00CC789D" w:rsidRPr="00271485">
        <w:rPr>
          <w:szCs w:val="22"/>
        </w:rPr>
        <w:t>la plateforme de dématérialisation de la Nouvelle-Calédonie (</w:t>
      </w:r>
      <w:hyperlink r:id="rId9" w:history="1">
        <w:r w:rsidR="00CC789D" w:rsidRPr="00033D16">
          <w:rPr>
            <w:rStyle w:val="Lienhypertexte"/>
            <w:b/>
            <w:szCs w:val="22"/>
          </w:rPr>
          <w:t>www.marchespublics.nc</w:t>
        </w:r>
      </w:hyperlink>
      <w:r w:rsidR="00CC789D" w:rsidRPr="00B00CB2">
        <w:rPr>
          <w:rStyle w:val="Lienhypertexte"/>
          <w:color w:val="auto"/>
          <w:szCs w:val="22"/>
          <w:u w:val="none"/>
        </w:rPr>
        <w:t xml:space="preserve">), </w:t>
      </w:r>
      <w:r w:rsidR="00CE6385" w:rsidRPr="00033D16">
        <w:rPr>
          <w:rStyle w:val="Lienhypertexte"/>
          <w:color w:val="auto"/>
          <w:szCs w:val="22"/>
          <w:u w:val="none"/>
        </w:rPr>
        <w:t>par l’intermédiaire de</w:t>
      </w:r>
      <w:r w:rsidR="00CC789D" w:rsidRPr="00271485">
        <w:rPr>
          <w:rStyle w:val="Lienhypertexte"/>
          <w:color w:val="auto"/>
          <w:szCs w:val="22"/>
          <w:u w:val="none"/>
        </w:rPr>
        <w:t xml:space="preserve"> l</w:t>
      </w:r>
      <w:r w:rsidR="00CE6385" w:rsidRPr="00271485">
        <w:rPr>
          <w:rStyle w:val="Lienhypertexte"/>
          <w:color w:val="auto"/>
          <w:szCs w:val="22"/>
          <w:u w:val="none"/>
        </w:rPr>
        <w:t>’onglet « </w:t>
      </w:r>
      <w:r w:rsidR="002424DF" w:rsidRPr="00271485">
        <w:rPr>
          <w:rStyle w:val="Lienhypertexte"/>
          <w:color w:val="auto"/>
          <w:szCs w:val="22"/>
          <w:u w:val="none"/>
        </w:rPr>
        <w:t xml:space="preserve">2 - </w:t>
      </w:r>
      <w:r w:rsidR="00CE6385" w:rsidRPr="00271485">
        <w:rPr>
          <w:rStyle w:val="Lienhypertexte"/>
          <w:color w:val="auto"/>
          <w:szCs w:val="22"/>
          <w:u w:val="none"/>
        </w:rPr>
        <w:t>Question » lorsque la consultation concernée est sélectionnée.</w:t>
      </w:r>
    </w:p>
    <w:p w14:paraId="516A0F16" w14:textId="77777777" w:rsidR="00A40A57" w:rsidRPr="00271485" w:rsidRDefault="00A40A57" w:rsidP="00A40A57">
      <w:pPr>
        <w:spacing w:before="120" w:after="120"/>
        <w:rPr>
          <w:szCs w:val="22"/>
        </w:rPr>
      </w:pPr>
      <w:r w:rsidRPr="00271485">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271485" w:rsidRDefault="00A40A57" w:rsidP="00A40A57">
      <w:pPr>
        <w:spacing w:before="120" w:after="120"/>
        <w:rPr>
          <w:szCs w:val="22"/>
        </w:rPr>
      </w:pPr>
      <w:r w:rsidRPr="00271485">
        <w:rPr>
          <w:szCs w:val="22"/>
        </w:rPr>
        <w:lastRenderedPageBreak/>
        <w:t>Afin de faciliter les réponses à apporter, les candidats veilleront à identifier le(s) document(s) de la consultation visé(s) par leur(s) question(s).</w:t>
      </w:r>
    </w:p>
    <w:p w14:paraId="413CC567" w14:textId="04DDBA6E" w:rsidR="00CE6385" w:rsidRPr="00271485" w:rsidRDefault="00725F9F" w:rsidP="00A07107">
      <w:pPr>
        <w:spacing w:before="120"/>
        <w:rPr>
          <w:b/>
          <w:szCs w:val="22"/>
        </w:rPr>
      </w:pPr>
      <w:r w:rsidRPr="00271485">
        <w:rPr>
          <w:iCs/>
          <w:szCs w:val="22"/>
        </w:rPr>
        <w:t xml:space="preserve">Elles doivent parvenir au plus tard </w:t>
      </w:r>
      <w:r w:rsidR="00DC71B2" w:rsidRPr="00271485">
        <w:rPr>
          <w:b/>
          <w:iCs/>
          <w:szCs w:val="22"/>
        </w:rPr>
        <w:t xml:space="preserve">cinq </w:t>
      </w:r>
      <w:r w:rsidR="00CD3167" w:rsidRPr="00271485">
        <w:rPr>
          <w:b/>
          <w:iCs/>
          <w:szCs w:val="22"/>
        </w:rPr>
        <w:t>jours</w:t>
      </w:r>
      <w:r w:rsidRPr="00271485">
        <w:rPr>
          <w:b/>
          <w:iCs/>
          <w:szCs w:val="22"/>
        </w:rPr>
        <w:t xml:space="preserve"> calendaires</w:t>
      </w:r>
      <w:r w:rsidRPr="00271485">
        <w:rPr>
          <w:iCs/>
          <w:szCs w:val="22"/>
        </w:rPr>
        <w:t xml:space="preserve"> </w:t>
      </w:r>
      <w:r w:rsidRPr="00271485">
        <w:rPr>
          <w:szCs w:val="22"/>
        </w:rPr>
        <w:t xml:space="preserve">avant la date limite de remise des offres fixée par l’avis d’appel </w:t>
      </w:r>
      <w:r w:rsidR="00205FE9" w:rsidRPr="00271485">
        <w:rPr>
          <w:szCs w:val="22"/>
        </w:rPr>
        <w:t xml:space="preserve">public à concurrence </w:t>
      </w:r>
      <w:r w:rsidRPr="00271485">
        <w:rPr>
          <w:szCs w:val="22"/>
        </w:rPr>
        <w:t>et ses modificatifs</w:t>
      </w:r>
      <w:r w:rsidRPr="00271485">
        <w:rPr>
          <w:iCs/>
          <w:szCs w:val="22"/>
        </w:rPr>
        <w:t>.</w:t>
      </w:r>
    </w:p>
    <w:p w14:paraId="536DD9F5" w14:textId="4945B00E" w:rsidR="004046C1" w:rsidRPr="00271485" w:rsidRDefault="00725F9F" w:rsidP="00A07107">
      <w:pPr>
        <w:pStyle w:val="texte"/>
        <w:spacing w:before="120"/>
        <w:ind w:firstLine="0"/>
        <w:rPr>
          <w:szCs w:val="22"/>
        </w:rPr>
      </w:pPr>
      <w:r w:rsidRPr="00271485">
        <w:rPr>
          <w:szCs w:val="22"/>
        </w:rPr>
        <w:t xml:space="preserve">Une réponse sera alors adressée en temps utile à toutes les entreprises </w:t>
      </w:r>
      <w:r w:rsidR="004046C1" w:rsidRPr="00271485">
        <w:rPr>
          <w:szCs w:val="22"/>
        </w:rPr>
        <w:t>qui ont</w:t>
      </w:r>
      <w:r w:rsidRPr="00271485">
        <w:rPr>
          <w:szCs w:val="22"/>
        </w:rPr>
        <w:t xml:space="preserve"> retiré le dossier</w:t>
      </w:r>
      <w:r w:rsidR="004046C1" w:rsidRPr="00271485">
        <w:rPr>
          <w:szCs w:val="22"/>
        </w:rPr>
        <w:t xml:space="preserve"> en laissant leurs coordonnées</w:t>
      </w:r>
      <w:r w:rsidRPr="00271485">
        <w:rPr>
          <w:szCs w:val="22"/>
        </w:rPr>
        <w:t>.</w:t>
      </w:r>
      <w:r w:rsidR="004046C1" w:rsidRPr="00271485">
        <w:rPr>
          <w:szCs w:val="22"/>
        </w:rPr>
        <w:t xml:space="preserve"> L’ensemble des réponses successives forme de fait un </w:t>
      </w:r>
      <w:r w:rsidR="00970A09" w:rsidRPr="00271485">
        <w:rPr>
          <w:szCs w:val="22"/>
        </w:rPr>
        <w:t>supplément</w:t>
      </w:r>
      <w:r w:rsidR="004046C1" w:rsidRPr="00271485">
        <w:rPr>
          <w:szCs w:val="22"/>
        </w:rPr>
        <w:t xml:space="preserve"> au DCE, sans nécessité d’avis d’appel </w:t>
      </w:r>
      <w:r w:rsidR="00205FE9" w:rsidRPr="00271485">
        <w:rPr>
          <w:szCs w:val="22"/>
        </w:rPr>
        <w:t xml:space="preserve">public à concurrence </w:t>
      </w:r>
      <w:r w:rsidR="004046C1" w:rsidRPr="00271485">
        <w:rPr>
          <w:szCs w:val="22"/>
        </w:rPr>
        <w:t>complémentaire.</w:t>
      </w:r>
    </w:p>
    <w:p w14:paraId="384F682B" w14:textId="75D0D3BE" w:rsidR="00E40B2D" w:rsidRPr="00271485" w:rsidRDefault="00E40B2D" w:rsidP="00E40B2D">
      <w:pPr>
        <w:pStyle w:val="texte"/>
        <w:spacing w:before="120"/>
        <w:ind w:firstLine="0"/>
        <w:rPr>
          <w:szCs w:val="22"/>
        </w:rPr>
      </w:pPr>
      <w:r w:rsidRPr="00271485">
        <w:rPr>
          <w:szCs w:val="22"/>
        </w:rPr>
        <w:t xml:space="preserve">Nota : Un récapitulatif des échanges questions-réponses d’ordre technique durant la période de consultation pourra être annexé au </w:t>
      </w:r>
      <w:r w:rsidR="00D91DBD" w:rsidRPr="00271485">
        <w:rPr>
          <w:szCs w:val="22"/>
        </w:rPr>
        <w:t>contrat lors de</w:t>
      </w:r>
      <w:r w:rsidRPr="00271485">
        <w:rPr>
          <w:szCs w:val="22"/>
        </w:rPr>
        <w:t xml:space="preserve"> la mise au point. </w:t>
      </w:r>
    </w:p>
    <w:p w14:paraId="595BFD21" w14:textId="0FE00E87" w:rsidR="00CE6385" w:rsidRPr="00271485" w:rsidRDefault="00ED1317" w:rsidP="00A07107">
      <w:pPr>
        <w:pStyle w:val="Titre3"/>
        <w:rPr>
          <w:szCs w:val="22"/>
        </w:rPr>
      </w:pPr>
      <w:bookmarkStart w:id="99" w:name="_Toc23168186"/>
      <w:bookmarkStart w:id="100" w:name="_Toc24544720"/>
      <w:bookmarkStart w:id="101" w:name="_Toc24544800"/>
      <w:bookmarkStart w:id="102" w:name="_Toc222727777"/>
      <w:r w:rsidRPr="00271485">
        <w:rPr>
          <w:szCs w:val="22"/>
        </w:rPr>
        <w:t>2.9</w:t>
      </w:r>
      <w:r w:rsidR="00CE6385" w:rsidRPr="00271485">
        <w:rPr>
          <w:szCs w:val="22"/>
        </w:rPr>
        <w:t xml:space="preserve">.3 – </w:t>
      </w:r>
      <w:r w:rsidR="00725F9F" w:rsidRPr="00271485">
        <w:rPr>
          <w:szCs w:val="22"/>
        </w:rPr>
        <w:t>Intégrité</w:t>
      </w:r>
      <w:r w:rsidR="00AE2DDF" w:rsidRPr="00271485">
        <w:rPr>
          <w:szCs w:val="22"/>
        </w:rPr>
        <w:t xml:space="preserve"> du DCE</w:t>
      </w:r>
      <w:bookmarkEnd w:id="99"/>
      <w:bookmarkEnd w:id="100"/>
      <w:bookmarkEnd w:id="101"/>
      <w:bookmarkEnd w:id="102"/>
    </w:p>
    <w:p w14:paraId="390ACE14" w14:textId="510896D2" w:rsidR="00CE6385" w:rsidRPr="00271485" w:rsidRDefault="00C70783" w:rsidP="00A07107">
      <w:pPr>
        <w:spacing w:before="120"/>
        <w:rPr>
          <w:szCs w:val="22"/>
        </w:rPr>
      </w:pPr>
      <w:r w:rsidRPr="00271485">
        <w:rPr>
          <w:szCs w:val="22"/>
        </w:rPr>
        <w:t>Aucune modification ne p</w:t>
      </w:r>
      <w:r w:rsidR="00725F9F" w:rsidRPr="00271485">
        <w:rPr>
          <w:szCs w:val="22"/>
        </w:rPr>
        <w:t xml:space="preserve">eut être apportée au DCE </w:t>
      </w:r>
      <w:r w:rsidR="00552E5D" w:rsidRPr="00271485">
        <w:rPr>
          <w:szCs w:val="22"/>
        </w:rPr>
        <w:t xml:space="preserve">et ses annexes </w:t>
      </w:r>
      <w:r w:rsidR="00725F9F" w:rsidRPr="00271485">
        <w:rPr>
          <w:szCs w:val="22"/>
        </w:rPr>
        <w:t>par le</w:t>
      </w:r>
      <w:r w:rsidRPr="00271485">
        <w:rPr>
          <w:szCs w:val="22"/>
        </w:rPr>
        <w:t xml:space="preserve"> </w:t>
      </w:r>
      <w:r w:rsidR="004046C1" w:rsidRPr="00271485">
        <w:rPr>
          <w:szCs w:val="22"/>
        </w:rPr>
        <w:t>candidat</w:t>
      </w:r>
      <w:r w:rsidR="00552E5D" w:rsidRPr="00271485">
        <w:rPr>
          <w:szCs w:val="22"/>
        </w:rPr>
        <w:t>,</w:t>
      </w:r>
      <w:r w:rsidRPr="00271485">
        <w:rPr>
          <w:szCs w:val="22"/>
        </w:rPr>
        <w:t xml:space="preserve"> hormis les cas expressément prévus dans le présent règlement</w:t>
      </w:r>
      <w:r w:rsidR="00552E5D" w:rsidRPr="00271485">
        <w:rPr>
          <w:szCs w:val="22"/>
        </w:rPr>
        <w:t>, faute de quoi son offre sera considérée comme irrégulière.</w:t>
      </w:r>
    </w:p>
    <w:p w14:paraId="3BF5B438" w14:textId="77777777" w:rsidR="004B64E3" w:rsidRPr="00271485" w:rsidRDefault="004B64E3" w:rsidP="004B64E3">
      <w:pPr>
        <w:pStyle w:val="texte"/>
        <w:spacing w:before="120"/>
        <w:ind w:firstLine="0"/>
        <w:rPr>
          <w:szCs w:val="22"/>
        </w:rPr>
      </w:pPr>
      <w:r w:rsidRPr="00271485">
        <w:rPr>
          <w:szCs w:val="22"/>
        </w:rPr>
        <w:t>Les candidats ne sont pas autorisés à apporter de complément au cahier des clauses techniques particulières (CCTP).</w:t>
      </w:r>
    </w:p>
    <w:p w14:paraId="5C0FAE18" w14:textId="77777777" w:rsidR="004B64E3" w:rsidRPr="00271485" w:rsidRDefault="004B64E3" w:rsidP="004B64E3">
      <w:pPr>
        <w:pStyle w:val="texte"/>
        <w:spacing w:before="120"/>
        <w:ind w:firstLine="0"/>
        <w:rPr>
          <w:szCs w:val="22"/>
        </w:rPr>
      </w:pPr>
      <w:r w:rsidRPr="00271485">
        <w:rPr>
          <w:szCs w:val="22"/>
        </w:rPr>
        <w:t>En cas de matériaux ou produits différents de ceux prescrits au CCTP, l’entreprise devra porter leurs caractéristiques techniques sous forme de fiche produit, dans l’offre.</w:t>
      </w:r>
    </w:p>
    <w:p w14:paraId="6096C22E" w14:textId="7EDA24F0" w:rsidR="004B64E3" w:rsidRPr="00271485" w:rsidRDefault="004B64E3" w:rsidP="004B64E3">
      <w:pPr>
        <w:pStyle w:val="texte"/>
        <w:widowControl w:val="0"/>
        <w:spacing w:before="120"/>
        <w:ind w:firstLine="0"/>
        <w:rPr>
          <w:szCs w:val="22"/>
        </w:rPr>
      </w:pPr>
      <w:r w:rsidRPr="00271485">
        <w:rPr>
          <w:szCs w:val="22"/>
        </w:rPr>
        <w:t>Si le matériel proposé est accepté par le maître d’œuvre, les pièces écrites seront modifiées pour en tenir compte lors de la mise au point du contrat.</w:t>
      </w:r>
    </w:p>
    <w:p w14:paraId="6E90AF1A" w14:textId="4E1E418A" w:rsidR="00CE6385" w:rsidRPr="00271485" w:rsidRDefault="00ED1317" w:rsidP="00A07107">
      <w:pPr>
        <w:pStyle w:val="Titre3"/>
        <w:rPr>
          <w:szCs w:val="22"/>
        </w:rPr>
      </w:pPr>
      <w:bookmarkStart w:id="103" w:name="_Toc23168187"/>
      <w:bookmarkStart w:id="104" w:name="_Toc24544721"/>
      <w:bookmarkStart w:id="105" w:name="_Toc24544801"/>
      <w:bookmarkStart w:id="106" w:name="_Toc222727778"/>
      <w:r w:rsidRPr="00271485">
        <w:rPr>
          <w:szCs w:val="22"/>
        </w:rPr>
        <w:t>2.9</w:t>
      </w:r>
      <w:r w:rsidR="00CE6385" w:rsidRPr="00271485">
        <w:rPr>
          <w:szCs w:val="22"/>
        </w:rPr>
        <w:t>.</w:t>
      </w:r>
      <w:r w:rsidR="00725F9F" w:rsidRPr="00271485">
        <w:rPr>
          <w:szCs w:val="22"/>
        </w:rPr>
        <w:t>4</w:t>
      </w:r>
      <w:r w:rsidR="00CE6385" w:rsidRPr="00271485">
        <w:rPr>
          <w:szCs w:val="22"/>
        </w:rPr>
        <w:t xml:space="preserve"> – </w:t>
      </w:r>
      <w:r w:rsidR="00725F9F" w:rsidRPr="00271485">
        <w:rPr>
          <w:szCs w:val="22"/>
        </w:rPr>
        <w:t>Modifications mineures</w:t>
      </w:r>
      <w:r w:rsidR="00AE2DDF" w:rsidRPr="00271485">
        <w:rPr>
          <w:szCs w:val="22"/>
        </w:rPr>
        <w:t xml:space="preserve"> du DCE</w:t>
      </w:r>
      <w:bookmarkEnd w:id="103"/>
      <w:bookmarkEnd w:id="104"/>
      <w:bookmarkEnd w:id="105"/>
      <w:bookmarkEnd w:id="106"/>
    </w:p>
    <w:p w14:paraId="3F9A707B" w14:textId="39CC4FFF" w:rsidR="00725F9F" w:rsidRPr="00271485" w:rsidRDefault="00FB5C9E" w:rsidP="00A07107">
      <w:pPr>
        <w:pStyle w:val="texte"/>
        <w:spacing w:before="120"/>
        <w:ind w:firstLine="0"/>
        <w:rPr>
          <w:szCs w:val="22"/>
        </w:rPr>
      </w:pPr>
      <w:r w:rsidRPr="00271485">
        <w:rPr>
          <w:szCs w:val="22"/>
        </w:rPr>
        <w:t xml:space="preserve">Le </w:t>
      </w:r>
      <w:r w:rsidR="00F058CD" w:rsidRPr="00271485">
        <w:rPr>
          <w:szCs w:val="22"/>
        </w:rPr>
        <w:t>pouvoir adjudicateur</w:t>
      </w:r>
      <w:r w:rsidRPr="00271485">
        <w:rPr>
          <w:szCs w:val="22"/>
        </w:rPr>
        <w:t xml:space="preserve"> se réserve le droit d'apporter </w:t>
      </w:r>
      <w:r w:rsidR="001B1D2E" w:rsidRPr="00271485">
        <w:rPr>
          <w:szCs w:val="22"/>
        </w:rPr>
        <w:t xml:space="preserve">des modifications mineures au dossier de consultation </w:t>
      </w:r>
      <w:r w:rsidRPr="00271485">
        <w:rPr>
          <w:szCs w:val="22"/>
        </w:rPr>
        <w:t xml:space="preserve">au plus tard </w:t>
      </w:r>
      <w:r w:rsidR="00632E30" w:rsidRPr="00271485">
        <w:rPr>
          <w:b/>
          <w:szCs w:val="22"/>
        </w:rPr>
        <w:t>le jour</w:t>
      </w:r>
      <w:r w:rsidRPr="00271485">
        <w:rPr>
          <w:szCs w:val="22"/>
        </w:rPr>
        <w:t xml:space="preserve"> </w:t>
      </w:r>
      <w:r w:rsidR="00725F9F" w:rsidRPr="00271485">
        <w:rPr>
          <w:b/>
          <w:szCs w:val="22"/>
        </w:rPr>
        <w:t xml:space="preserve">de </w:t>
      </w:r>
      <w:r w:rsidR="00632E30" w:rsidRPr="00271485">
        <w:rPr>
          <w:b/>
          <w:szCs w:val="22"/>
        </w:rPr>
        <w:t xml:space="preserve">la </w:t>
      </w:r>
      <w:r w:rsidR="00725F9F" w:rsidRPr="00271485">
        <w:rPr>
          <w:b/>
          <w:szCs w:val="22"/>
        </w:rPr>
        <w:t>remise</w:t>
      </w:r>
      <w:r w:rsidR="00725F9F" w:rsidRPr="00271485">
        <w:rPr>
          <w:szCs w:val="22"/>
        </w:rPr>
        <w:t xml:space="preserve"> des offres fixée par l’avis d’appel </w:t>
      </w:r>
      <w:r w:rsidR="00205FE9" w:rsidRPr="00271485">
        <w:rPr>
          <w:szCs w:val="22"/>
        </w:rPr>
        <w:t xml:space="preserve">public à concurrence </w:t>
      </w:r>
      <w:r w:rsidR="00725F9F" w:rsidRPr="00271485">
        <w:rPr>
          <w:szCs w:val="22"/>
        </w:rPr>
        <w:t>et ses modificatifs.</w:t>
      </w:r>
    </w:p>
    <w:p w14:paraId="22D9F83A" w14:textId="77777777" w:rsidR="00FB5C9E" w:rsidRPr="00271485" w:rsidRDefault="00FB5C9E" w:rsidP="00A07107">
      <w:pPr>
        <w:pStyle w:val="texte"/>
        <w:spacing w:before="120"/>
        <w:ind w:firstLine="0"/>
        <w:rPr>
          <w:szCs w:val="22"/>
        </w:rPr>
      </w:pPr>
      <w:r w:rsidRPr="00271485">
        <w:rPr>
          <w:szCs w:val="22"/>
        </w:rPr>
        <w:t xml:space="preserve">Les </w:t>
      </w:r>
      <w:r w:rsidR="004046C1" w:rsidRPr="00271485">
        <w:rPr>
          <w:szCs w:val="22"/>
        </w:rPr>
        <w:t>candidats</w:t>
      </w:r>
      <w:r w:rsidRPr="00271485">
        <w:rPr>
          <w:szCs w:val="22"/>
        </w:rPr>
        <w:t xml:space="preserve"> devront alors répondre sur la base du dossier modifié sans pouvoir élever aucune réclamation à ce sujet.</w:t>
      </w:r>
    </w:p>
    <w:p w14:paraId="1F147EDF" w14:textId="43EAD51C" w:rsidR="00CE6385" w:rsidRPr="00271485" w:rsidRDefault="00ED1317" w:rsidP="00A07107">
      <w:pPr>
        <w:pStyle w:val="Titre3"/>
        <w:rPr>
          <w:szCs w:val="22"/>
        </w:rPr>
      </w:pPr>
      <w:bookmarkStart w:id="107" w:name="_Toc23168188"/>
      <w:bookmarkStart w:id="108" w:name="_Toc24544722"/>
      <w:bookmarkStart w:id="109" w:name="_Toc24544802"/>
      <w:bookmarkStart w:id="110" w:name="_Toc222727779"/>
      <w:r w:rsidRPr="00271485">
        <w:rPr>
          <w:szCs w:val="22"/>
        </w:rPr>
        <w:t>2.9</w:t>
      </w:r>
      <w:r w:rsidR="00CE6385" w:rsidRPr="00271485">
        <w:rPr>
          <w:szCs w:val="22"/>
        </w:rPr>
        <w:t xml:space="preserve">.5 </w:t>
      </w:r>
      <w:r w:rsidR="009104D3" w:rsidRPr="00271485">
        <w:rPr>
          <w:szCs w:val="22"/>
        </w:rPr>
        <w:t>–</w:t>
      </w:r>
      <w:r w:rsidR="00D042A2" w:rsidRPr="00271485">
        <w:rPr>
          <w:szCs w:val="22"/>
        </w:rPr>
        <w:t xml:space="preserve"> </w:t>
      </w:r>
      <w:r w:rsidR="007D4479" w:rsidRPr="00271485">
        <w:rPr>
          <w:szCs w:val="22"/>
        </w:rPr>
        <w:t>Échanges</w:t>
      </w:r>
      <w:r w:rsidR="00CE6385" w:rsidRPr="00271485">
        <w:rPr>
          <w:szCs w:val="22"/>
        </w:rPr>
        <w:t xml:space="preserve"> électroniques</w:t>
      </w:r>
      <w:bookmarkEnd w:id="107"/>
      <w:bookmarkEnd w:id="108"/>
      <w:bookmarkEnd w:id="109"/>
      <w:bookmarkEnd w:id="110"/>
    </w:p>
    <w:p w14:paraId="7053F485" w14:textId="77777777" w:rsidR="00CE6385" w:rsidRPr="00271485" w:rsidRDefault="00CE6385" w:rsidP="00A07107">
      <w:pPr>
        <w:spacing w:before="120"/>
        <w:rPr>
          <w:iCs/>
          <w:szCs w:val="22"/>
        </w:rPr>
      </w:pPr>
      <w:r w:rsidRPr="00271485">
        <w:rPr>
          <w:iCs/>
          <w:szCs w:val="22"/>
        </w:rPr>
        <w:t xml:space="preserve">Il est recommandé aux candidats de s’inscrire sur la plateforme </w:t>
      </w:r>
      <w:r w:rsidRPr="00271485">
        <w:rPr>
          <w:szCs w:val="22"/>
        </w:rPr>
        <w:t>de dématérialisation de la Nouvelle-Calédonie (</w:t>
      </w:r>
      <w:hyperlink r:id="rId10" w:history="1">
        <w:r w:rsidRPr="00033D16">
          <w:rPr>
            <w:rStyle w:val="Lienhypertexte"/>
            <w:b/>
            <w:szCs w:val="22"/>
          </w:rPr>
          <w:t>www.marchespublics.nc</w:t>
        </w:r>
      </w:hyperlink>
      <w:r w:rsidRPr="00B00CB2">
        <w:rPr>
          <w:rStyle w:val="Lienhypertexte"/>
          <w:color w:val="auto"/>
          <w:szCs w:val="22"/>
          <w:u w:val="none"/>
        </w:rPr>
        <w:t xml:space="preserve">) </w:t>
      </w:r>
      <w:r w:rsidRPr="00033D16">
        <w:rPr>
          <w:iCs/>
          <w:szCs w:val="22"/>
        </w:rPr>
        <w:t xml:space="preserve">afin </w:t>
      </w:r>
      <w:r w:rsidR="006662A9" w:rsidRPr="00271485">
        <w:rPr>
          <w:iCs/>
          <w:szCs w:val="22"/>
        </w:rPr>
        <w:t xml:space="preserve">de pouvoir poser leurs questions plus facilement et </w:t>
      </w:r>
      <w:r w:rsidRPr="00271485">
        <w:rPr>
          <w:iCs/>
          <w:szCs w:val="22"/>
        </w:rPr>
        <w:t>d’être rendus destinataires directs et en temps réel, par courrier électronique :</w:t>
      </w:r>
    </w:p>
    <w:p w14:paraId="5FD88568" w14:textId="77777777" w:rsidR="00CE6385" w:rsidRPr="00271485" w:rsidRDefault="00EE496C" w:rsidP="00881401">
      <w:pPr>
        <w:pStyle w:val="texte"/>
        <w:numPr>
          <w:ilvl w:val="0"/>
          <w:numId w:val="1"/>
        </w:numPr>
        <w:tabs>
          <w:tab w:val="clear" w:pos="720"/>
        </w:tabs>
        <w:spacing w:before="120"/>
        <w:ind w:left="426" w:firstLine="0"/>
        <w:rPr>
          <w:szCs w:val="22"/>
        </w:rPr>
      </w:pPr>
      <w:r w:rsidRPr="00271485">
        <w:rPr>
          <w:szCs w:val="22"/>
        </w:rPr>
        <w:t>Des</w:t>
      </w:r>
      <w:r w:rsidR="00CE6385" w:rsidRPr="00271485">
        <w:rPr>
          <w:szCs w:val="22"/>
        </w:rPr>
        <w:t xml:space="preserve"> éventuel</w:t>
      </w:r>
      <w:r w:rsidR="00725F9F" w:rsidRPr="00271485">
        <w:rPr>
          <w:szCs w:val="22"/>
        </w:rPr>
        <w:t>le</w:t>
      </w:r>
      <w:r w:rsidR="00CE6385" w:rsidRPr="00271485">
        <w:rPr>
          <w:szCs w:val="22"/>
        </w:rPr>
        <w:t>s modificati</w:t>
      </w:r>
      <w:r w:rsidR="00725F9F" w:rsidRPr="00271485">
        <w:rPr>
          <w:szCs w:val="22"/>
        </w:rPr>
        <w:t>on</w:t>
      </w:r>
      <w:r w:rsidR="00CE6385" w:rsidRPr="00271485">
        <w:rPr>
          <w:szCs w:val="22"/>
        </w:rPr>
        <w:t>s apporté</w:t>
      </w:r>
      <w:r w:rsidR="00725F9F" w:rsidRPr="00271485">
        <w:rPr>
          <w:szCs w:val="22"/>
        </w:rPr>
        <w:t>e</w:t>
      </w:r>
      <w:r w:rsidR="00CE6385" w:rsidRPr="00271485">
        <w:rPr>
          <w:szCs w:val="22"/>
        </w:rPr>
        <w:t>s au dossier de consultation des entreprises ;</w:t>
      </w:r>
    </w:p>
    <w:p w14:paraId="1082C0A0" w14:textId="77777777" w:rsidR="00CE6385" w:rsidRPr="00271485" w:rsidRDefault="00EE496C" w:rsidP="00881401">
      <w:pPr>
        <w:pStyle w:val="texte"/>
        <w:numPr>
          <w:ilvl w:val="0"/>
          <w:numId w:val="1"/>
        </w:numPr>
        <w:tabs>
          <w:tab w:val="clear" w:pos="720"/>
        </w:tabs>
        <w:spacing w:before="120"/>
        <w:ind w:left="426" w:firstLine="0"/>
        <w:rPr>
          <w:szCs w:val="22"/>
        </w:rPr>
      </w:pPr>
      <w:r w:rsidRPr="00271485">
        <w:rPr>
          <w:szCs w:val="22"/>
        </w:rPr>
        <w:t>Des</w:t>
      </w:r>
      <w:r w:rsidR="00CE6385" w:rsidRPr="00271485">
        <w:rPr>
          <w:szCs w:val="22"/>
        </w:rPr>
        <w:t xml:space="preserve"> réponses aux questions posées par les </w:t>
      </w:r>
      <w:r w:rsidR="00937494" w:rsidRPr="00271485">
        <w:rPr>
          <w:szCs w:val="22"/>
        </w:rPr>
        <w:t>candidats</w:t>
      </w:r>
      <w:r w:rsidR="00CE6385" w:rsidRPr="00271485">
        <w:rPr>
          <w:szCs w:val="22"/>
        </w:rPr>
        <w:t>.</w:t>
      </w:r>
    </w:p>
    <w:p w14:paraId="03246570" w14:textId="445B6AD4" w:rsidR="00E01B30" w:rsidRPr="00271485" w:rsidRDefault="00552E5D" w:rsidP="00A07107">
      <w:pPr>
        <w:pStyle w:val="Titre2"/>
      </w:pPr>
      <w:bookmarkStart w:id="111" w:name="_Toc23168189"/>
      <w:bookmarkStart w:id="112" w:name="_Toc24544723"/>
      <w:bookmarkStart w:id="113" w:name="_Toc24544803"/>
      <w:bookmarkStart w:id="114" w:name="_Toc222727780"/>
      <w:r w:rsidRPr="00271485">
        <w:t>2.1</w:t>
      </w:r>
      <w:r w:rsidR="00ED1317" w:rsidRPr="00271485">
        <w:t>0</w:t>
      </w:r>
      <w:r w:rsidRPr="00271485">
        <w:t xml:space="preserve"> </w:t>
      </w:r>
      <w:r w:rsidR="001B1D2E" w:rsidRPr="00271485">
        <w:t>–</w:t>
      </w:r>
      <w:r w:rsidR="004922EA" w:rsidRPr="00271485">
        <w:t>V</w:t>
      </w:r>
      <w:r w:rsidR="001B1D2E" w:rsidRPr="00271485">
        <w:t>isite des lieux</w:t>
      </w:r>
      <w:bookmarkEnd w:id="111"/>
      <w:bookmarkEnd w:id="112"/>
      <w:bookmarkEnd w:id="113"/>
      <w:bookmarkEnd w:id="114"/>
      <w:r w:rsidR="001B584E" w:rsidRPr="00271485">
        <w:t xml:space="preserve"> </w:t>
      </w:r>
    </w:p>
    <w:p w14:paraId="064436B6" w14:textId="4887059F" w:rsidR="003F41AE" w:rsidRPr="00271485" w:rsidRDefault="000A6746" w:rsidP="00A07107">
      <w:pPr>
        <w:pStyle w:val="texte"/>
        <w:spacing w:before="120"/>
        <w:ind w:firstLine="0"/>
        <w:rPr>
          <w:szCs w:val="22"/>
        </w:rPr>
      </w:pPr>
      <w:r w:rsidRPr="00271485">
        <w:rPr>
          <w:szCs w:val="22"/>
        </w:rPr>
        <w:t>Sans objet.</w:t>
      </w:r>
    </w:p>
    <w:p w14:paraId="79AE30B1" w14:textId="633DFACE" w:rsidR="00FB5C9E" w:rsidRPr="00271485" w:rsidRDefault="0009373D" w:rsidP="00A07107">
      <w:pPr>
        <w:pStyle w:val="Titre2"/>
      </w:pPr>
      <w:bookmarkStart w:id="115" w:name="_Toc222727781"/>
      <w:bookmarkStart w:id="116" w:name="_Toc497230985"/>
      <w:bookmarkStart w:id="117" w:name="_Toc23168190"/>
      <w:bookmarkStart w:id="118" w:name="_Toc24544724"/>
      <w:bookmarkStart w:id="119" w:name="_Toc24544804"/>
      <w:r w:rsidRPr="00271485">
        <w:t>2.</w:t>
      </w:r>
      <w:r w:rsidR="001B1D2E" w:rsidRPr="00271485">
        <w:t>1</w:t>
      </w:r>
      <w:r w:rsidR="00ED1317" w:rsidRPr="00271485">
        <w:t>1</w:t>
      </w:r>
      <w:r w:rsidR="00FB5C9E" w:rsidRPr="00271485">
        <w:t xml:space="preserve"> </w:t>
      </w:r>
      <w:r w:rsidR="009104D3" w:rsidRPr="00271485">
        <w:t>–</w:t>
      </w:r>
      <w:r w:rsidR="00FB5C9E" w:rsidRPr="00271485">
        <w:t xml:space="preserve"> Délai </w:t>
      </w:r>
      <w:r w:rsidR="00987775" w:rsidRPr="00271485">
        <w:t>d’engagement</w:t>
      </w:r>
      <w:r w:rsidR="00FB5C9E" w:rsidRPr="00271485">
        <w:t xml:space="preserve"> </w:t>
      </w:r>
      <w:r w:rsidR="00433461" w:rsidRPr="00271485">
        <w:t>et suite à donner à la consultation</w:t>
      </w:r>
      <w:bookmarkEnd w:id="115"/>
      <w:r w:rsidR="00433461" w:rsidRPr="00271485">
        <w:t xml:space="preserve"> </w:t>
      </w:r>
      <w:bookmarkEnd w:id="116"/>
      <w:bookmarkEnd w:id="117"/>
      <w:bookmarkEnd w:id="118"/>
      <w:bookmarkEnd w:id="119"/>
    </w:p>
    <w:p w14:paraId="2A8EF11C" w14:textId="1CA17572" w:rsidR="00FB5C9E" w:rsidRPr="00271485" w:rsidRDefault="00987775" w:rsidP="00A07107">
      <w:pPr>
        <w:pStyle w:val="texte"/>
        <w:spacing w:before="120"/>
        <w:ind w:firstLine="0"/>
        <w:rPr>
          <w:szCs w:val="22"/>
        </w:rPr>
      </w:pPr>
      <w:r w:rsidRPr="00271485">
        <w:rPr>
          <w:szCs w:val="22"/>
        </w:rPr>
        <w:t>Les soumissionnaires restent engagés par leur offre pendant un délai de</w:t>
      </w:r>
      <w:r w:rsidR="00687E26" w:rsidRPr="00271485">
        <w:rPr>
          <w:szCs w:val="22"/>
        </w:rPr>
        <w:t xml:space="preserve"> </w:t>
      </w:r>
      <w:r w:rsidR="00687E26" w:rsidRPr="00271485">
        <w:rPr>
          <w:b/>
          <w:szCs w:val="22"/>
        </w:rPr>
        <w:t>cent vingt</w:t>
      </w:r>
      <w:r w:rsidRPr="00271485">
        <w:rPr>
          <w:b/>
          <w:szCs w:val="22"/>
        </w:rPr>
        <w:t xml:space="preserve"> </w:t>
      </w:r>
      <w:r w:rsidR="00EE4C49" w:rsidRPr="00271485">
        <w:rPr>
          <w:b/>
          <w:szCs w:val="22"/>
        </w:rPr>
        <w:t xml:space="preserve">(120) </w:t>
      </w:r>
      <w:r w:rsidRPr="00271485">
        <w:rPr>
          <w:b/>
          <w:szCs w:val="22"/>
        </w:rPr>
        <w:t>jours</w:t>
      </w:r>
      <w:r w:rsidR="00A21BA7" w:rsidRPr="00271485">
        <w:rPr>
          <w:b/>
          <w:szCs w:val="22"/>
        </w:rPr>
        <w:t xml:space="preserve"> </w:t>
      </w:r>
      <w:r w:rsidR="004626C0" w:rsidRPr="00271485">
        <w:rPr>
          <w:b/>
          <w:szCs w:val="22"/>
        </w:rPr>
        <w:t>calendaires</w:t>
      </w:r>
      <w:r w:rsidR="004626C0" w:rsidRPr="00271485">
        <w:rPr>
          <w:szCs w:val="22"/>
        </w:rPr>
        <w:t xml:space="preserve"> </w:t>
      </w:r>
      <w:r w:rsidRPr="00271485">
        <w:rPr>
          <w:szCs w:val="22"/>
        </w:rPr>
        <w:t>à compter de la date limite de remise des offres précisée dans l’avis d’appel</w:t>
      </w:r>
      <w:r w:rsidR="002C6B99" w:rsidRPr="00271485">
        <w:rPr>
          <w:szCs w:val="22"/>
        </w:rPr>
        <w:t xml:space="preserve"> public à concurrence </w:t>
      </w:r>
      <w:r w:rsidRPr="00271485">
        <w:rPr>
          <w:szCs w:val="22"/>
        </w:rPr>
        <w:t>ou ses modificatifs.</w:t>
      </w:r>
      <w:r w:rsidR="00CC44E2" w:rsidRPr="00271485">
        <w:rPr>
          <w:szCs w:val="22"/>
        </w:rPr>
        <w:t xml:space="preserve"> </w:t>
      </w:r>
    </w:p>
    <w:p w14:paraId="3684F57C" w14:textId="7FEDF791" w:rsidR="00CC44E2" w:rsidRPr="00271485" w:rsidRDefault="00CC44E2" w:rsidP="00A07107">
      <w:pPr>
        <w:pStyle w:val="texte"/>
        <w:spacing w:before="120"/>
        <w:ind w:firstLine="0"/>
        <w:rPr>
          <w:szCs w:val="22"/>
        </w:rPr>
      </w:pPr>
      <w:r w:rsidRPr="00271485">
        <w:rPr>
          <w:szCs w:val="22"/>
        </w:rPr>
        <w:t>Le maître de l’ouvrage se réserve le droit de ne pas donner suite ou de ne donner qu’une suite partielle à la consultation.</w:t>
      </w:r>
    </w:p>
    <w:p w14:paraId="03A722A2" w14:textId="44BF93FF" w:rsidR="00FB5C9E" w:rsidRPr="00271485" w:rsidRDefault="00FB5C9E" w:rsidP="00A07107">
      <w:pPr>
        <w:pStyle w:val="Titre1"/>
      </w:pPr>
      <w:bookmarkStart w:id="120" w:name="_Toc497231001"/>
      <w:bookmarkStart w:id="121" w:name="_Toc23168192"/>
      <w:bookmarkStart w:id="122" w:name="_Toc24544726"/>
      <w:bookmarkStart w:id="123" w:name="_Toc24544806"/>
      <w:bookmarkStart w:id="124" w:name="_Toc222727782"/>
      <w:r w:rsidRPr="00271485">
        <w:t xml:space="preserve">ARTICLE 3 </w:t>
      </w:r>
      <w:r w:rsidR="009104D3" w:rsidRPr="00271485">
        <w:t>–</w:t>
      </w:r>
      <w:r w:rsidRPr="00271485">
        <w:t xml:space="preserve"> CONTENANCE ET </w:t>
      </w:r>
      <w:r w:rsidR="0086516C" w:rsidRPr="00271485">
        <w:t>PRÉSENTATION</w:t>
      </w:r>
      <w:r w:rsidRPr="00271485">
        <w:t xml:space="preserve"> DES OFFRES</w:t>
      </w:r>
      <w:bookmarkEnd w:id="120"/>
      <w:bookmarkEnd w:id="121"/>
      <w:bookmarkEnd w:id="122"/>
      <w:bookmarkEnd w:id="123"/>
      <w:bookmarkEnd w:id="124"/>
    </w:p>
    <w:p w14:paraId="14B8AF09" w14:textId="49012B88" w:rsidR="006D1AE7" w:rsidRPr="00271485" w:rsidRDefault="009763FD" w:rsidP="00A07107">
      <w:pPr>
        <w:spacing w:before="120"/>
        <w:rPr>
          <w:szCs w:val="22"/>
        </w:rPr>
      </w:pPr>
      <w:r w:rsidRPr="00271485">
        <w:rPr>
          <w:szCs w:val="22"/>
        </w:rPr>
        <w:t>Chaque</w:t>
      </w:r>
      <w:r w:rsidR="006D1AE7" w:rsidRPr="00271485">
        <w:rPr>
          <w:szCs w:val="22"/>
        </w:rPr>
        <w:t xml:space="preserve"> candidat doit fournir les pièces ci-dessous</w:t>
      </w:r>
      <w:r w:rsidR="002C6B99" w:rsidRPr="00271485">
        <w:rPr>
          <w:szCs w:val="22"/>
        </w:rPr>
        <w:t xml:space="preserve"> </w:t>
      </w:r>
      <w:r w:rsidRPr="00271485">
        <w:rPr>
          <w:szCs w:val="22"/>
        </w:rPr>
        <w:t>en un seul exemplaire original</w:t>
      </w:r>
      <w:r w:rsidR="006D1AE7" w:rsidRPr="00271485">
        <w:rPr>
          <w:szCs w:val="22"/>
        </w:rPr>
        <w:t>.</w:t>
      </w:r>
    </w:p>
    <w:p w14:paraId="18007672" w14:textId="77777777" w:rsidR="009823B6" w:rsidRPr="00033D16" w:rsidRDefault="009823B6" w:rsidP="009823B6">
      <w:pPr>
        <w:spacing w:before="120"/>
        <w:rPr>
          <w:szCs w:val="22"/>
        </w:rPr>
      </w:pPr>
      <w:r w:rsidRPr="00271485">
        <w:rPr>
          <w:szCs w:val="22"/>
        </w:rPr>
        <w:t xml:space="preserve">Les candidats peuvent transmettre leurs offres par voie électronique sur la plateforme de dématérialisation de la Nouvelle-Calédonie, en se connectant au profil entreprise : </w:t>
      </w:r>
      <w:hyperlink r:id="rId11" w:history="1">
        <w:r w:rsidRPr="00033D16">
          <w:rPr>
            <w:rStyle w:val="Lienhypertexte"/>
            <w:szCs w:val="22"/>
          </w:rPr>
          <w:t>www.marchespublics.nc</w:t>
        </w:r>
      </w:hyperlink>
      <w:r w:rsidRPr="00B00CB2">
        <w:rPr>
          <w:szCs w:val="22"/>
        </w:rPr>
        <w:t>.</w:t>
      </w:r>
    </w:p>
    <w:p w14:paraId="6C69CC59" w14:textId="77777777" w:rsidR="004B64E3" w:rsidRPr="00271485" w:rsidRDefault="004B64E3" w:rsidP="004B64E3">
      <w:pPr>
        <w:pStyle w:val="Commentaire"/>
        <w:rPr>
          <w:color w:val="00B050"/>
          <w:szCs w:val="22"/>
        </w:rPr>
      </w:pPr>
    </w:p>
    <w:p w14:paraId="64CCBEB7" w14:textId="2B12B088" w:rsidR="009823B6" w:rsidRPr="00271485" w:rsidRDefault="009823B6" w:rsidP="004B64E3">
      <w:pPr>
        <w:pStyle w:val="Commentaire"/>
      </w:pPr>
      <w:r w:rsidRPr="00271485">
        <w:t>En cas de dépôt physique, l’offre des candidats sera placée sous enveloppe cachetée comme décrit ci-dessous.</w:t>
      </w:r>
    </w:p>
    <w:p w14:paraId="095D3736" w14:textId="123F1421" w:rsidR="004105B4" w:rsidRPr="00271485" w:rsidRDefault="004105B4" w:rsidP="009823B6">
      <w:pPr>
        <w:spacing w:before="120"/>
        <w:rPr>
          <w:szCs w:val="22"/>
        </w:rPr>
      </w:pPr>
      <w:r w:rsidRPr="00271485">
        <w:rPr>
          <w:b/>
          <w:szCs w:val="22"/>
          <w:u w:val="single"/>
        </w:rPr>
        <w:lastRenderedPageBreak/>
        <w:t>L’enveloppe sera revêtue de l’étiquette en annexe 0 au présent règlement.</w:t>
      </w:r>
    </w:p>
    <w:p w14:paraId="6EB1C616" w14:textId="5E06D3CD" w:rsidR="00F64894" w:rsidRPr="00271485" w:rsidRDefault="00F64894" w:rsidP="00CE3A75">
      <w:pPr>
        <w:pStyle w:val="Corpsdetexte"/>
        <w:spacing w:before="120" w:after="0"/>
        <w:rPr>
          <w:szCs w:val="22"/>
        </w:rPr>
      </w:pPr>
      <w:r w:rsidRPr="00271485">
        <w:rPr>
          <w:szCs w:val="22"/>
        </w:rPr>
        <w:t xml:space="preserve">Aucun tampon ou inscription désignant l’expéditeur autre que celle liée à l'enregistrement de l'offre ne sera toléré, exception faite des éléments de récépissé au verso de l’enveloppe, en cas d’envoi par la voie </w:t>
      </w:r>
      <w:r w:rsidR="004105B4" w:rsidRPr="00271485">
        <w:rPr>
          <w:szCs w:val="22"/>
        </w:rPr>
        <w:t>postale.</w:t>
      </w:r>
      <w:r w:rsidR="004105B4" w:rsidRPr="00271485">
        <w:rPr>
          <w:b/>
          <w:color w:val="0070C0"/>
          <w:sz w:val="16"/>
          <w:szCs w:val="22"/>
        </w:rPr>
        <w:t xml:space="preserve"> </w:t>
      </w:r>
    </w:p>
    <w:p w14:paraId="0CF1FB1B" w14:textId="77777777" w:rsidR="00BE02F8" w:rsidRPr="00271485" w:rsidRDefault="00BE02F8" w:rsidP="00BE02F8">
      <w:pPr>
        <w:pStyle w:val="Commentaire"/>
        <w:rPr>
          <w:szCs w:val="22"/>
        </w:rPr>
      </w:pPr>
    </w:p>
    <w:p w14:paraId="201F0D91" w14:textId="23B4C097" w:rsidR="00BE02F8" w:rsidRPr="00271485" w:rsidRDefault="00BE02F8" w:rsidP="00BE02F8">
      <w:pPr>
        <w:pStyle w:val="Commentaire"/>
        <w:rPr>
          <w:color w:val="00B050"/>
          <w:szCs w:val="22"/>
        </w:rPr>
      </w:pPr>
      <w:r w:rsidRPr="00271485">
        <w:rPr>
          <w:szCs w:val="22"/>
        </w:rPr>
        <w:t>Pour les offres transmises par voie papier, une transmission numérique de l’offre complète pourra être exigée à l’issue de la phase d’ouverture des offres. Chaque soumissionnaire recevra un courriel lui indiquant la marche à suivre pour réaliser la transmission qui interviendra dans les 2 jours ouvrés suivants la demande. Les pièces financières (BPU, DETRM/DPGF,) seront transmises en format modifiable (Excel ou Open office). L’attention des soumissionnaires est attirée sur le fait que l’offre remise au format papier prime en cas de divergence entre l’offre papier et l’offre numérique.</w:t>
      </w:r>
    </w:p>
    <w:p w14:paraId="3D09283A" w14:textId="652BC2EB" w:rsidR="004105B4" w:rsidRPr="00271485" w:rsidRDefault="004105B4" w:rsidP="00F64894">
      <w:pPr>
        <w:spacing w:before="120"/>
        <w:rPr>
          <w:b/>
          <w:szCs w:val="22"/>
        </w:rPr>
      </w:pPr>
      <w:r w:rsidRPr="00271485">
        <w:rPr>
          <w:b/>
          <w:szCs w:val="22"/>
        </w:rPr>
        <w:t>Toute offre non accompagnée des pièces prévues ci-dessous ou présentée de façon non conforme aux stipulations du présent règlement pourra être rejetée.</w:t>
      </w:r>
    </w:p>
    <w:p w14:paraId="35093CF8" w14:textId="1A795D9E" w:rsidR="00F64894" w:rsidRPr="00271485" w:rsidRDefault="00F64894" w:rsidP="00F64894">
      <w:pPr>
        <w:spacing w:before="120"/>
        <w:rPr>
          <w:szCs w:val="22"/>
        </w:rPr>
      </w:pPr>
      <w:r w:rsidRPr="00271485">
        <w:rPr>
          <w:szCs w:val="22"/>
        </w:rPr>
        <w:t xml:space="preserve">Les offres seront entièrement rédigées en langue française ainsi que les documents de présentation associés. </w:t>
      </w:r>
    </w:p>
    <w:p w14:paraId="198CE02D" w14:textId="77777777" w:rsidR="00F058CD" w:rsidRPr="00271485" w:rsidRDefault="00F64894" w:rsidP="00CE3A75">
      <w:pPr>
        <w:pStyle w:val="Corpsdetexte"/>
        <w:spacing w:before="120" w:after="0"/>
      </w:pPr>
      <w:r w:rsidRPr="00271485">
        <w:rPr>
          <w:szCs w:val="22"/>
        </w:rPr>
        <w:t>Les offres financières seront exprimées en francs pacifique.</w:t>
      </w:r>
      <w:bookmarkStart w:id="125" w:name="_Toc23168193"/>
      <w:bookmarkStart w:id="126" w:name="_Toc24544727"/>
      <w:bookmarkStart w:id="127" w:name="_Toc24544807"/>
      <w:bookmarkStart w:id="128" w:name="_Toc497231002"/>
    </w:p>
    <w:p w14:paraId="086FF729" w14:textId="0DD4033C" w:rsidR="00FB5C9E" w:rsidRPr="00271485" w:rsidRDefault="00FB5C9E" w:rsidP="001F4D30">
      <w:pPr>
        <w:pStyle w:val="Titre2"/>
      </w:pPr>
      <w:bookmarkStart w:id="129" w:name="_Toc222727783"/>
      <w:r w:rsidRPr="00271485">
        <w:t xml:space="preserve">3.1 </w:t>
      </w:r>
      <w:r w:rsidR="00C917D9" w:rsidRPr="00271485">
        <w:t>–</w:t>
      </w:r>
      <w:r w:rsidRPr="00271485">
        <w:t xml:space="preserve"> </w:t>
      </w:r>
      <w:r w:rsidR="002306DC" w:rsidRPr="00271485">
        <w:t>Soumission</w:t>
      </w:r>
      <w:bookmarkEnd w:id="125"/>
      <w:bookmarkEnd w:id="126"/>
      <w:bookmarkEnd w:id="127"/>
      <w:bookmarkEnd w:id="129"/>
      <w:r w:rsidR="00C764C3" w:rsidRPr="00271485" w:rsidDel="00C917D9">
        <w:t xml:space="preserve"> </w:t>
      </w:r>
      <w:bookmarkEnd w:id="128"/>
    </w:p>
    <w:p w14:paraId="70560575" w14:textId="6E6AE0CB" w:rsidR="00120DA0" w:rsidRPr="00271485" w:rsidRDefault="00120DA0" w:rsidP="009763FD">
      <w:pPr>
        <w:pStyle w:val="Corpsdetexte"/>
        <w:spacing w:before="120" w:after="0"/>
        <w:rPr>
          <w:szCs w:val="22"/>
        </w:rPr>
      </w:pPr>
      <w:r w:rsidRPr="00271485">
        <w:rPr>
          <w:b/>
          <w:i/>
          <w:szCs w:val="22"/>
        </w:rPr>
        <w:t>L'attention des candidats est attirée sur le fait que la signature d</w:t>
      </w:r>
      <w:r w:rsidR="00A9123A" w:rsidRPr="00271485">
        <w:rPr>
          <w:b/>
          <w:i/>
          <w:szCs w:val="22"/>
        </w:rPr>
        <w:t xml:space="preserve">u contrat </w:t>
      </w:r>
      <w:r w:rsidRPr="00271485">
        <w:rPr>
          <w:b/>
          <w:i/>
          <w:szCs w:val="22"/>
        </w:rPr>
        <w:t>et ses annexes ainsi que le paraphe de l’ensemble des pièces sont conseillés mais non exigés au moment du dépôt de leur offre. Ils seront en revanche exigés de l'attributaire</w:t>
      </w:r>
      <w:r w:rsidR="00A9123A" w:rsidRPr="00271485">
        <w:rPr>
          <w:b/>
          <w:i/>
          <w:szCs w:val="22"/>
        </w:rPr>
        <w:t xml:space="preserve"> au moment de l'attribution</w:t>
      </w:r>
      <w:r w:rsidRPr="00271485">
        <w:rPr>
          <w:b/>
          <w:i/>
          <w:szCs w:val="22"/>
        </w:rPr>
        <w:t>.</w:t>
      </w:r>
    </w:p>
    <w:p w14:paraId="4EFDB9C5" w14:textId="28B582E2" w:rsidR="00775AB7" w:rsidRPr="00271485" w:rsidRDefault="00FB5C9E" w:rsidP="009D0752">
      <w:pPr>
        <w:pStyle w:val="Corpsdetexte"/>
        <w:spacing w:before="120" w:after="0"/>
        <w:rPr>
          <w:szCs w:val="22"/>
        </w:rPr>
      </w:pPr>
      <w:r w:rsidRPr="00271485">
        <w:rPr>
          <w:szCs w:val="22"/>
        </w:rPr>
        <w:t>Cette enveloppe contiendra</w:t>
      </w:r>
      <w:r w:rsidR="004B32D7" w:rsidRPr="00271485">
        <w:rPr>
          <w:szCs w:val="22"/>
        </w:rPr>
        <w:t xml:space="preserve"> les </w:t>
      </w:r>
      <w:r w:rsidR="000D26C3" w:rsidRPr="00271485">
        <w:rPr>
          <w:szCs w:val="22"/>
        </w:rPr>
        <w:t>éléments suivants :</w:t>
      </w:r>
    </w:p>
    <w:p w14:paraId="76CC997F" w14:textId="23FB06A4" w:rsidR="00887B0E" w:rsidRPr="00271485"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71485" w14:paraId="1E70B5E4" w14:textId="77777777" w:rsidTr="009D0752">
        <w:tc>
          <w:tcPr>
            <w:tcW w:w="695" w:type="dxa"/>
            <w:shd w:val="clear" w:color="auto" w:fill="D9D9D9" w:themeFill="background1" w:themeFillShade="D9"/>
          </w:tcPr>
          <w:p w14:paraId="68079BC1" w14:textId="77777777" w:rsidR="000D26C3" w:rsidRPr="00271485" w:rsidRDefault="000D26C3" w:rsidP="007027F8">
            <w:pPr>
              <w:pStyle w:val="Corpsdetexte"/>
              <w:spacing w:before="120"/>
              <w:jc w:val="center"/>
              <w:rPr>
                <w:szCs w:val="22"/>
              </w:rPr>
            </w:pPr>
            <w:r w:rsidRPr="00271485">
              <w:rPr>
                <w:b/>
                <w:szCs w:val="22"/>
              </w:rPr>
              <w:t>N°</w:t>
            </w:r>
          </w:p>
        </w:tc>
        <w:tc>
          <w:tcPr>
            <w:tcW w:w="8802" w:type="dxa"/>
            <w:shd w:val="clear" w:color="auto" w:fill="D9D9D9" w:themeFill="background1" w:themeFillShade="D9"/>
          </w:tcPr>
          <w:p w14:paraId="06EF1E79" w14:textId="7F663B31" w:rsidR="000D26C3" w:rsidRPr="00271485" w:rsidRDefault="000D26C3" w:rsidP="007027F8">
            <w:pPr>
              <w:pStyle w:val="Corpsdetexte"/>
              <w:spacing w:before="120"/>
              <w:jc w:val="center"/>
              <w:rPr>
                <w:b/>
                <w:szCs w:val="22"/>
              </w:rPr>
            </w:pPr>
            <w:r w:rsidRPr="00271485">
              <w:rPr>
                <w:b/>
                <w:szCs w:val="22"/>
              </w:rPr>
              <w:t>Pièce</w:t>
            </w:r>
            <w:r w:rsidR="003B21E1" w:rsidRPr="00271485">
              <w:rPr>
                <w:b/>
                <w:szCs w:val="22"/>
              </w:rPr>
              <w:t xml:space="preserve"> relative au candidat et sous-traitant éventuel</w:t>
            </w:r>
          </w:p>
        </w:tc>
      </w:tr>
      <w:tr w:rsidR="000D26C3" w:rsidRPr="00271485" w14:paraId="7C41A7B0" w14:textId="77777777" w:rsidTr="009D0752">
        <w:tc>
          <w:tcPr>
            <w:tcW w:w="695" w:type="dxa"/>
          </w:tcPr>
          <w:p w14:paraId="64FEAC90" w14:textId="77777777" w:rsidR="000D26C3" w:rsidRPr="00271485" w:rsidRDefault="000D26C3" w:rsidP="007027F8">
            <w:pPr>
              <w:pStyle w:val="Corpsdetexte"/>
              <w:spacing w:before="60" w:after="60"/>
              <w:jc w:val="center"/>
              <w:rPr>
                <w:szCs w:val="22"/>
              </w:rPr>
            </w:pPr>
            <w:r w:rsidRPr="00271485">
              <w:rPr>
                <w:szCs w:val="22"/>
              </w:rPr>
              <w:t>1</w:t>
            </w:r>
          </w:p>
        </w:tc>
        <w:tc>
          <w:tcPr>
            <w:tcW w:w="8802" w:type="dxa"/>
          </w:tcPr>
          <w:p w14:paraId="192F0E1F" w14:textId="72BDFE72" w:rsidR="000D26C3" w:rsidRPr="00271485" w:rsidRDefault="00673A69" w:rsidP="007027F8">
            <w:pPr>
              <w:pStyle w:val="Corpsdetexte"/>
              <w:spacing w:before="60" w:after="60"/>
              <w:rPr>
                <w:b/>
                <w:szCs w:val="22"/>
              </w:rPr>
            </w:pPr>
            <w:r w:rsidRPr="00271485">
              <w:rPr>
                <w:szCs w:val="22"/>
              </w:rPr>
              <w:t xml:space="preserve">Une </w:t>
            </w:r>
            <w:r w:rsidRPr="00271485">
              <w:rPr>
                <w:b/>
                <w:szCs w:val="22"/>
              </w:rPr>
              <w:t>attestation sur l’honneur</w:t>
            </w:r>
            <w:r w:rsidRPr="00271485">
              <w:rPr>
                <w:szCs w:val="22"/>
              </w:rPr>
              <w:t xml:space="preserve"> (AH</w:t>
            </w:r>
            <w:r w:rsidR="000D26C3" w:rsidRPr="00271485">
              <w:rPr>
                <w:szCs w:val="22"/>
              </w:rPr>
              <w:t xml:space="preserve">) dûment remplie et signée par un représentant habilité du candidat, conforme au modèle joint en </w:t>
            </w:r>
            <w:r w:rsidR="000D26C3" w:rsidRPr="00271485">
              <w:rPr>
                <w:szCs w:val="22"/>
                <w:u w:val="single"/>
              </w:rPr>
              <w:t>annexe</w:t>
            </w:r>
            <w:r w:rsidR="000D26C3" w:rsidRPr="00271485">
              <w:rPr>
                <w:b/>
                <w:szCs w:val="22"/>
              </w:rPr>
              <w:t>.</w:t>
            </w:r>
          </w:p>
          <w:p w14:paraId="3D3D6DC4" w14:textId="48D73A3F" w:rsidR="000D26C3" w:rsidRPr="00271485" w:rsidRDefault="000D26C3" w:rsidP="00881401">
            <w:pPr>
              <w:pStyle w:val="Corpsdetexte"/>
              <w:numPr>
                <w:ilvl w:val="0"/>
                <w:numId w:val="16"/>
              </w:numPr>
              <w:spacing w:before="60" w:after="60"/>
              <w:rPr>
                <w:i/>
                <w:szCs w:val="22"/>
              </w:rPr>
            </w:pPr>
            <w:r w:rsidRPr="00271485">
              <w:rPr>
                <w:i/>
                <w:szCs w:val="22"/>
              </w:rPr>
              <w:t>Si le signataire de l</w:t>
            </w:r>
            <w:r w:rsidR="00673A69" w:rsidRPr="00271485">
              <w:rPr>
                <w:i/>
                <w:szCs w:val="22"/>
              </w:rPr>
              <w:t>’AH</w:t>
            </w:r>
            <w:r w:rsidRPr="00271485">
              <w:rPr>
                <w:i/>
                <w:szCs w:val="22"/>
              </w:rPr>
              <w:t xml:space="preserve"> n’est pas cité comme gérant dans l’extrait K-bis, il doit obligatoirement fournir une délégation de signature de la gérance. Si vous n’en disposez pas, un modèle est proposé en annexe au présent</w:t>
            </w:r>
            <w:r w:rsidR="00673A69" w:rsidRPr="00271485">
              <w:rPr>
                <w:i/>
                <w:szCs w:val="22"/>
              </w:rPr>
              <w:t xml:space="preserve"> règlement</w:t>
            </w:r>
            <w:r w:rsidRPr="00271485">
              <w:rPr>
                <w:i/>
                <w:szCs w:val="22"/>
              </w:rPr>
              <w:t>.</w:t>
            </w:r>
          </w:p>
          <w:p w14:paraId="78A8BC03" w14:textId="03E269EB" w:rsidR="000D26C3" w:rsidRPr="00271485" w:rsidRDefault="000D26C3" w:rsidP="00881401">
            <w:pPr>
              <w:pStyle w:val="Corpsdetexte"/>
              <w:numPr>
                <w:ilvl w:val="0"/>
                <w:numId w:val="16"/>
              </w:numPr>
              <w:spacing w:before="60" w:after="60"/>
              <w:rPr>
                <w:i/>
                <w:szCs w:val="22"/>
              </w:rPr>
            </w:pPr>
            <w:r w:rsidRPr="00271485">
              <w:rPr>
                <w:i/>
                <w:szCs w:val="22"/>
              </w:rPr>
              <w:t>Si le candidat est en situation de redressement judiciaire, il doit impérativement fournir la copie du ou des jugements,</w:t>
            </w:r>
            <w:r w:rsidRPr="00271485">
              <w:rPr>
                <w:szCs w:val="22"/>
              </w:rPr>
              <w:t xml:space="preserve"> </w:t>
            </w:r>
            <w:r w:rsidRPr="00271485">
              <w:rPr>
                <w:i/>
                <w:szCs w:val="22"/>
              </w:rPr>
              <w:t xml:space="preserve">ou de tout justificatif démontrant qu’il est autorisé à poursuivre son activité à la date de la remise de l’offre et pendant la durée prévisible d’exécution du </w:t>
            </w:r>
            <w:r w:rsidR="007E0E7A" w:rsidRPr="00271485">
              <w:rPr>
                <w:i/>
                <w:szCs w:val="22"/>
              </w:rPr>
              <w:t>contrat</w:t>
            </w:r>
            <w:r w:rsidRPr="00271485">
              <w:rPr>
                <w:i/>
                <w:szCs w:val="22"/>
              </w:rPr>
              <w:t>.</w:t>
            </w:r>
          </w:p>
        </w:tc>
      </w:tr>
      <w:tr w:rsidR="000D26C3" w:rsidRPr="00271485" w14:paraId="73E6A742" w14:textId="77777777" w:rsidTr="009D0752">
        <w:tc>
          <w:tcPr>
            <w:tcW w:w="695" w:type="dxa"/>
          </w:tcPr>
          <w:p w14:paraId="7DCAFAA7" w14:textId="77777777" w:rsidR="000D26C3" w:rsidRPr="00271485" w:rsidRDefault="000D26C3" w:rsidP="007027F8">
            <w:pPr>
              <w:pStyle w:val="Corpsdetexte"/>
              <w:spacing w:before="60" w:after="60"/>
              <w:jc w:val="center"/>
              <w:rPr>
                <w:szCs w:val="22"/>
              </w:rPr>
            </w:pPr>
            <w:r w:rsidRPr="00271485">
              <w:rPr>
                <w:szCs w:val="22"/>
              </w:rPr>
              <w:t>2</w:t>
            </w:r>
          </w:p>
        </w:tc>
        <w:tc>
          <w:tcPr>
            <w:tcW w:w="8802" w:type="dxa"/>
          </w:tcPr>
          <w:p w14:paraId="6EFED246" w14:textId="6FDDC23B" w:rsidR="000D26C3" w:rsidRPr="00271485" w:rsidRDefault="000D26C3" w:rsidP="007027F8">
            <w:pPr>
              <w:pStyle w:val="Corpsdetexte"/>
              <w:spacing w:before="60" w:after="60"/>
              <w:rPr>
                <w:szCs w:val="22"/>
              </w:rPr>
            </w:pPr>
            <w:r w:rsidRPr="00271485">
              <w:rPr>
                <w:szCs w:val="22"/>
              </w:rPr>
              <w:t xml:space="preserve">Une note établissant les </w:t>
            </w:r>
            <w:r w:rsidRPr="00271485">
              <w:rPr>
                <w:b/>
                <w:szCs w:val="22"/>
              </w:rPr>
              <w:t>références</w:t>
            </w:r>
            <w:r w:rsidRPr="00271485">
              <w:rPr>
                <w:szCs w:val="22"/>
              </w:rPr>
              <w:t xml:space="preserve"> du candidat</w:t>
            </w:r>
            <w:r w:rsidR="00673A69" w:rsidRPr="00271485">
              <w:rPr>
                <w:szCs w:val="22"/>
              </w:rPr>
              <w:t xml:space="preserve"> pour des prestations similaires</w:t>
            </w:r>
            <w:r w:rsidRPr="00271485">
              <w:rPr>
                <w:szCs w:val="22"/>
              </w:rPr>
              <w:t xml:space="preserve">, conforme au modèle joint en </w:t>
            </w:r>
            <w:r w:rsidRPr="00271485">
              <w:rPr>
                <w:szCs w:val="22"/>
                <w:u w:val="single"/>
              </w:rPr>
              <w:t>annexe</w:t>
            </w:r>
            <w:r w:rsidRPr="00271485">
              <w:rPr>
                <w:szCs w:val="22"/>
              </w:rPr>
              <w:t>.</w:t>
            </w:r>
          </w:p>
          <w:p w14:paraId="6338F087" w14:textId="77777777" w:rsidR="000D26C3" w:rsidRPr="00271485" w:rsidRDefault="000D26C3" w:rsidP="007027F8">
            <w:pPr>
              <w:pStyle w:val="Corpsdetexte"/>
              <w:spacing w:before="60" w:after="60"/>
              <w:rPr>
                <w:szCs w:val="22"/>
              </w:rPr>
            </w:pPr>
            <w:r w:rsidRPr="00271485">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12D4A87C" w:rsidR="000D26C3" w:rsidRPr="00271485" w:rsidRDefault="000D26C3" w:rsidP="007027F8">
            <w:pPr>
              <w:pStyle w:val="Corpsdetexte"/>
              <w:spacing w:before="60" w:after="60"/>
              <w:rPr>
                <w:szCs w:val="22"/>
              </w:rPr>
            </w:pPr>
            <w:r w:rsidRPr="00271485">
              <w:rPr>
                <w:szCs w:val="22"/>
              </w:rPr>
              <w:t xml:space="preserve">Le candidat choisira et présentera au maximum 5 références datant de moins de </w:t>
            </w:r>
            <w:r w:rsidRPr="003965B4">
              <w:rPr>
                <w:szCs w:val="22"/>
              </w:rPr>
              <w:t>5</w:t>
            </w:r>
            <w:r w:rsidRPr="00271485">
              <w:rPr>
                <w:szCs w:val="22"/>
              </w:rPr>
              <w:t xml:space="preserve"> ans.</w:t>
            </w:r>
          </w:p>
          <w:p w14:paraId="654DC760" w14:textId="77777777" w:rsidR="000D26C3" w:rsidRPr="00271485" w:rsidRDefault="000D26C3" w:rsidP="007027F8">
            <w:pPr>
              <w:pStyle w:val="Corpsdetexte"/>
              <w:spacing w:before="60" w:after="60"/>
              <w:rPr>
                <w:szCs w:val="22"/>
              </w:rPr>
            </w:pPr>
            <w:r w:rsidRPr="00271485">
              <w:rPr>
                <w:szCs w:val="22"/>
              </w:rPr>
              <w:t>Si cette limite n’est pas respectée, seules les cinq premières références seront prises en compte.</w:t>
            </w:r>
          </w:p>
        </w:tc>
      </w:tr>
      <w:tr w:rsidR="000D26C3" w:rsidRPr="00271485" w14:paraId="100C9F7D" w14:textId="77777777" w:rsidTr="009D0752">
        <w:tc>
          <w:tcPr>
            <w:tcW w:w="695" w:type="dxa"/>
          </w:tcPr>
          <w:p w14:paraId="72AB72B4" w14:textId="77777777" w:rsidR="000D26C3" w:rsidRPr="00271485" w:rsidRDefault="000D26C3" w:rsidP="007027F8">
            <w:pPr>
              <w:pStyle w:val="Corpsdetexte"/>
              <w:spacing w:before="60" w:after="60"/>
              <w:jc w:val="center"/>
              <w:rPr>
                <w:szCs w:val="22"/>
              </w:rPr>
            </w:pPr>
            <w:r w:rsidRPr="00271485">
              <w:rPr>
                <w:szCs w:val="22"/>
              </w:rPr>
              <w:t>3</w:t>
            </w:r>
          </w:p>
        </w:tc>
        <w:tc>
          <w:tcPr>
            <w:tcW w:w="8802" w:type="dxa"/>
          </w:tcPr>
          <w:p w14:paraId="365C5A9A" w14:textId="2BCF7EEC" w:rsidR="000D26C3" w:rsidRPr="00271485" w:rsidRDefault="000D26C3" w:rsidP="00396218">
            <w:pPr>
              <w:pStyle w:val="Corpsdetexte"/>
              <w:spacing w:before="60" w:after="60"/>
              <w:rPr>
                <w:szCs w:val="22"/>
              </w:rPr>
            </w:pPr>
            <w:r w:rsidRPr="00271485">
              <w:rPr>
                <w:szCs w:val="22"/>
              </w:rPr>
              <w:t xml:space="preserve">Une note indiquant ses </w:t>
            </w:r>
            <w:r w:rsidRPr="00271485">
              <w:rPr>
                <w:b/>
                <w:szCs w:val="22"/>
              </w:rPr>
              <w:t>moyens techniques</w:t>
            </w:r>
            <w:r w:rsidR="00673A69" w:rsidRPr="00271485">
              <w:rPr>
                <w:szCs w:val="22"/>
              </w:rPr>
              <w:t xml:space="preserve"> et les </w:t>
            </w:r>
            <w:r w:rsidR="00673A69" w:rsidRPr="00271485">
              <w:rPr>
                <w:b/>
                <w:szCs w:val="22"/>
              </w:rPr>
              <w:t>effectifs</w:t>
            </w:r>
            <w:r w:rsidR="00673A69" w:rsidRPr="00271485">
              <w:rPr>
                <w:szCs w:val="22"/>
              </w:rPr>
              <w:t xml:space="preserve"> avec mention de la classification professionnelle du personnel salarié que le candidat projette d'occuper pour l'exécution des prestations</w:t>
            </w:r>
          </w:p>
        </w:tc>
      </w:tr>
      <w:tr w:rsidR="000D26C3" w:rsidRPr="00271485" w14:paraId="41FBF242" w14:textId="77777777" w:rsidTr="009D0752">
        <w:tc>
          <w:tcPr>
            <w:tcW w:w="695" w:type="dxa"/>
          </w:tcPr>
          <w:p w14:paraId="6A094351" w14:textId="5244E97E" w:rsidR="000D26C3" w:rsidRPr="00271485" w:rsidRDefault="00673A69" w:rsidP="007027F8">
            <w:pPr>
              <w:pStyle w:val="Corpsdetexte"/>
              <w:spacing w:before="60" w:after="60"/>
              <w:jc w:val="center"/>
              <w:rPr>
                <w:szCs w:val="22"/>
              </w:rPr>
            </w:pPr>
            <w:r w:rsidRPr="00271485">
              <w:rPr>
                <w:szCs w:val="22"/>
              </w:rPr>
              <w:t>4</w:t>
            </w:r>
          </w:p>
        </w:tc>
        <w:tc>
          <w:tcPr>
            <w:tcW w:w="8802" w:type="dxa"/>
          </w:tcPr>
          <w:p w14:paraId="00687277" w14:textId="03506402" w:rsidR="000D26C3" w:rsidRPr="00271485" w:rsidRDefault="000D26C3" w:rsidP="00396218">
            <w:pPr>
              <w:pStyle w:val="Corpsdetexte"/>
              <w:spacing w:before="60" w:after="60"/>
              <w:rPr>
                <w:szCs w:val="22"/>
              </w:rPr>
            </w:pPr>
            <w:r w:rsidRPr="00271485">
              <w:rPr>
                <w:szCs w:val="22"/>
              </w:rPr>
              <w:t xml:space="preserve">Une </w:t>
            </w:r>
            <w:r w:rsidRPr="00271485">
              <w:rPr>
                <w:b/>
                <w:szCs w:val="22"/>
              </w:rPr>
              <w:t>attestation d’assurance</w:t>
            </w:r>
            <w:r w:rsidRPr="00271485">
              <w:rPr>
                <w:szCs w:val="22"/>
              </w:rPr>
              <w:t xml:space="preserve"> en responsabilité civile professionnelle à jour concernant le domaine d’activités qui correspond aux prestations pour lesquelles le candidat soumissionne</w:t>
            </w:r>
            <w:r w:rsidR="00C72585" w:rsidRPr="00271485">
              <w:rPr>
                <w:szCs w:val="22"/>
              </w:rPr>
              <w:t xml:space="preserve">. </w:t>
            </w:r>
            <w:r w:rsidR="00C72585" w:rsidRPr="00B00CB2">
              <w:rPr>
                <w:szCs w:val="20"/>
              </w:rPr>
              <w:t xml:space="preserve">Une </w:t>
            </w:r>
            <w:r w:rsidR="00C72585" w:rsidRPr="00033D16">
              <w:rPr>
                <w:b/>
                <w:szCs w:val="20"/>
              </w:rPr>
              <w:t>attestation d’assurance</w:t>
            </w:r>
            <w:r w:rsidR="00C72585" w:rsidRPr="00271485">
              <w:rPr>
                <w:szCs w:val="20"/>
              </w:rPr>
              <w:t xml:space="preserve"> en responsabilité civile professionnelle à jour concernant le domaine d’activités qui correspond aux prestations sous traitées</w:t>
            </w:r>
            <w:r w:rsidRPr="00271485">
              <w:rPr>
                <w:szCs w:val="22"/>
              </w:rPr>
              <w:t xml:space="preserve"> </w:t>
            </w:r>
          </w:p>
        </w:tc>
      </w:tr>
      <w:tr w:rsidR="00047F33" w:rsidRPr="00271485" w14:paraId="229D95C8" w14:textId="77777777" w:rsidTr="0047185D">
        <w:tc>
          <w:tcPr>
            <w:tcW w:w="695" w:type="dxa"/>
          </w:tcPr>
          <w:p w14:paraId="3ACADEE9" w14:textId="49CD99E3" w:rsidR="00673A69" w:rsidRPr="00271485" w:rsidRDefault="0047185D" w:rsidP="007027F8">
            <w:pPr>
              <w:pStyle w:val="Corpsdetexte"/>
              <w:spacing w:before="60" w:after="60"/>
              <w:jc w:val="center"/>
              <w:rPr>
                <w:color w:val="0070C0"/>
                <w:szCs w:val="22"/>
              </w:rPr>
            </w:pPr>
            <w:r w:rsidRPr="00271485">
              <w:rPr>
                <w:szCs w:val="22"/>
              </w:rPr>
              <w:t>A</w:t>
            </w:r>
          </w:p>
        </w:tc>
        <w:tc>
          <w:tcPr>
            <w:tcW w:w="8802" w:type="dxa"/>
          </w:tcPr>
          <w:p w14:paraId="13D662EB" w14:textId="5365C49C" w:rsidR="00673A69" w:rsidRPr="00271485" w:rsidRDefault="00673A69" w:rsidP="009D0752">
            <w:pPr>
              <w:contextualSpacing/>
              <w:rPr>
                <w:szCs w:val="22"/>
              </w:rPr>
            </w:pPr>
            <w:r w:rsidRPr="00271485">
              <w:rPr>
                <w:szCs w:val="20"/>
              </w:rPr>
              <w:t xml:space="preserve">Le </w:t>
            </w:r>
            <w:r w:rsidRPr="00271485">
              <w:rPr>
                <w:b/>
                <w:szCs w:val="20"/>
              </w:rPr>
              <w:t>projet de contrat</w:t>
            </w:r>
            <w:r w:rsidRPr="00271485">
              <w:rPr>
                <w:szCs w:val="20"/>
              </w:rPr>
              <w:t xml:space="preserve"> joint au dossier de consultation complété</w:t>
            </w:r>
          </w:p>
        </w:tc>
      </w:tr>
      <w:tr w:rsidR="0047185D" w:rsidRPr="00271485" w14:paraId="74C7CD22" w14:textId="77777777" w:rsidTr="0047185D">
        <w:tc>
          <w:tcPr>
            <w:tcW w:w="695" w:type="dxa"/>
          </w:tcPr>
          <w:p w14:paraId="0FAF4A09" w14:textId="4C904CAC" w:rsidR="0047185D" w:rsidRPr="00271485" w:rsidRDefault="0047185D" w:rsidP="007027F8">
            <w:pPr>
              <w:pStyle w:val="Corpsdetexte"/>
              <w:spacing w:before="60" w:after="60"/>
              <w:jc w:val="center"/>
              <w:rPr>
                <w:szCs w:val="22"/>
              </w:rPr>
            </w:pPr>
            <w:r w:rsidRPr="00271485">
              <w:rPr>
                <w:szCs w:val="22"/>
              </w:rPr>
              <w:t>B</w:t>
            </w:r>
          </w:p>
        </w:tc>
        <w:tc>
          <w:tcPr>
            <w:tcW w:w="8802" w:type="dxa"/>
          </w:tcPr>
          <w:p w14:paraId="52B7EB39" w14:textId="1A3E4EFB" w:rsidR="0047185D" w:rsidRPr="00271485" w:rsidRDefault="0047185D" w:rsidP="00396218">
            <w:pPr>
              <w:contextualSpacing/>
              <w:rPr>
                <w:szCs w:val="20"/>
              </w:rPr>
            </w:pPr>
            <w:r w:rsidRPr="00271485">
              <w:rPr>
                <w:szCs w:val="22"/>
              </w:rPr>
              <w:t>Les éventuelles déclarations de sous-traitance (</w:t>
            </w:r>
            <w:r w:rsidRPr="00271485">
              <w:rPr>
                <w:b/>
                <w:szCs w:val="22"/>
              </w:rPr>
              <w:t>DST</w:t>
            </w:r>
            <w:r w:rsidRPr="00271485">
              <w:rPr>
                <w:szCs w:val="22"/>
              </w:rPr>
              <w:t>), complétées entièrement</w:t>
            </w:r>
          </w:p>
        </w:tc>
      </w:tr>
      <w:tr w:rsidR="0047185D" w:rsidRPr="00271485" w14:paraId="72D2742F" w14:textId="77777777" w:rsidTr="0047185D">
        <w:tc>
          <w:tcPr>
            <w:tcW w:w="695" w:type="dxa"/>
          </w:tcPr>
          <w:p w14:paraId="666E95EF" w14:textId="7D635354" w:rsidR="0047185D" w:rsidRPr="00271485" w:rsidRDefault="0047185D" w:rsidP="007027F8">
            <w:pPr>
              <w:pStyle w:val="Corpsdetexte"/>
              <w:spacing w:before="60" w:after="60"/>
              <w:jc w:val="center"/>
              <w:rPr>
                <w:szCs w:val="22"/>
              </w:rPr>
            </w:pPr>
            <w:r w:rsidRPr="00271485">
              <w:rPr>
                <w:szCs w:val="22"/>
              </w:rPr>
              <w:t>C</w:t>
            </w:r>
          </w:p>
        </w:tc>
        <w:tc>
          <w:tcPr>
            <w:tcW w:w="8802" w:type="dxa"/>
          </w:tcPr>
          <w:p w14:paraId="3B7AD88D" w14:textId="73ED1D3B" w:rsidR="0047185D" w:rsidRPr="00271485" w:rsidRDefault="0047185D" w:rsidP="00396218">
            <w:pPr>
              <w:contextualSpacing/>
              <w:rPr>
                <w:szCs w:val="22"/>
              </w:rPr>
            </w:pPr>
            <w:r w:rsidRPr="00271485">
              <w:rPr>
                <w:szCs w:val="22"/>
              </w:rPr>
              <w:t xml:space="preserve">Les </w:t>
            </w:r>
            <w:r w:rsidRPr="00271485">
              <w:rPr>
                <w:b/>
                <w:szCs w:val="22"/>
              </w:rPr>
              <w:t>pièces financières</w:t>
            </w:r>
            <w:r w:rsidRPr="00271485">
              <w:rPr>
                <w:szCs w:val="22"/>
              </w:rPr>
              <w:t> entièrement complétées : Bordereau des Prix Unitaires (BPU) / Détail Estimatif des Travaux Réglés au Métré (DETRM) ou Décomposition du Prix Global et Forfaitaire (DPGF)</w:t>
            </w:r>
          </w:p>
        </w:tc>
      </w:tr>
      <w:tr w:rsidR="0047185D" w:rsidRPr="00271485" w14:paraId="280426C5" w14:textId="77777777" w:rsidTr="0047185D">
        <w:tc>
          <w:tcPr>
            <w:tcW w:w="695" w:type="dxa"/>
          </w:tcPr>
          <w:p w14:paraId="473CEBF8" w14:textId="4DAFBAAE" w:rsidR="0047185D" w:rsidRPr="00271485" w:rsidRDefault="00433461" w:rsidP="007027F8">
            <w:pPr>
              <w:pStyle w:val="Corpsdetexte"/>
              <w:spacing w:before="60" w:after="60"/>
              <w:jc w:val="center"/>
              <w:rPr>
                <w:szCs w:val="22"/>
              </w:rPr>
            </w:pPr>
            <w:r w:rsidRPr="00271485">
              <w:rPr>
                <w:szCs w:val="22"/>
              </w:rPr>
              <w:t>D</w:t>
            </w:r>
          </w:p>
        </w:tc>
        <w:tc>
          <w:tcPr>
            <w:tcW w:w="8802" w:type="dxa"/>
          </w:tcPr>
          <w:p w14:paraId="07356F86" w14:textId="19F571B5" w:rsidR="0047185D" w:rsidRPr="00271485" w:rsidRDefault="0047185D" w:rsidP="00C72585">
            <w:pPr>
              <w:pStyle w:val="texte"/>
              <w:spacing w:after="120"/>
              <w:ind w:firstLine="0"/>
              <w:jc w:val="left"/>
              <w:rPr>
                <w:szCs w:val="22"/>
              </w:rPr>
            </w:pPr>
            <w:r w:rsidRPr="00271485">
              <w:rPr>
                <w:szCs w:val="22"/>
              </w:rPr>
              <w:t xml:space="preserve">Un </w:t>
            </w:r>
            <w:r w:rsidRPr="00271485">
              <w:rPr>
                <w:b/>
                <w:szCs w:val="22"/>
              </w:rPr>
              <w:t>mémoire technique</w:t>
            </w:r>
            <w:r w:rsidRPr="00271485">
              <w:rPr>
                <w:szCs w:val="22"/>
              </w:rPr>
              <w:t xml:space="preserve"> établi par le candidat conformément au guide de rédaction du mémoire technique joint en annexe au présent règlement</w:t>
            </w:r>
            <w:r w:rsidR="00433461" w:rsidRPr="00271485">
              <w:rPr>
                <w:szCs w:val="22"/>
              </w:rPr>
              <w:t>.</w:t>
            </w:r>
          </w:p>
        </w:tc>
      </w:tr>
    </w:tbl>
    <w:p w14:paraId="3F96F617" w14:textId="77777777" w:rsidR="000D26C3" w:rsidRPr="00271485" w:rsidRDefault="000D26C3" w:rsidP="00887B0E">
      <w:pPr>
        <w:pStyle w:val="Commentaire"/>
        <w:rPr>
          <w:szCs w:val="22"/>
        </w:rPr>
      </w:pPr>
    </w:p>
    <w:p w14:paraId="25D6C657" w14:textId="3E1954BA" w:rsidR="00F61F9F" w:rsidRPr="00271485" w:rsidRDefault="00F61F9F" w:rsidP="00CE3A75">
      <w:pPr>
        <w:pStyle w:val="Titre2"/>
      </w:pPr>
      <w:bookmarkStart w:id="130" w:name="_Toc222727784"/>
      <w:bookmarkStart w:id="131" w:name="_Toc497231013"/>
      <w:bookmarkStart w:id="132" w:name="_Toc23168199"/>
      <w:bookmarkStart w:id="133" w:name="_Toc24544733"/>
      <w:bookmarkStart w:id="134" w:name="_Toc24544813"/>
      <w:r w:rsidRPr="00271485">
        <w:t>3.2 Indépendance des offres</w:t>
      </w:r>
      <w:bookmarkEnd w:id="130"/>
      <w:r w:rsidRPr="00271485">
        <w:t> </w:t>
      </w:r>
    </w:p>
    <w:p w14:paraId="6457834E" w14:textId="77777777" w:rsidR="00F61F9F" w:rsidRPr="003965B4" w:rsidRDefault="00F61F9F" w:rsidP="00F61F9F">
      <w:pPr>
        <w:spacing w:before="100" w:beforeAutospacing="1" w:after="100" w:afterAutospacing="1"/>
        <w:jc w:val="left"/>
        <w:rPr>
          <w:szCs w:val="22"/>
        </w:rPr>
      </w:pPr>
      <w:r w:rsidRPr="003965B4">
        <w:rPr>
          <w:szCs w:val="22"/>
        </w:rPr>
        <w:lastRenderedPageBreak/>
        <w:t>Les soumissionnaires doivent soumettre leur offre de manière impartiale et confidentielle, sans échange d’informations entre concurrents.</w:t>
      </w:r>
    </w:p>
    <w:p w14:paraId="0C5531D0" w14:textId="77777777" w:rsidR="00F61F9F" w:rsidRPr="003965B4" w:rsidRDefault="00F61F9F" w:rsidP="00F61F9F">
      <w:pPr>
        <w:spacing w:before="100" w:beforeAutospacing="1" w:after="100" w:afterAutospacing="1"/>
        <w:jc w:val="left"/>
        <w:rPr>
          <w:szCs w:val="22"/>
        </w:rPr>
      </w:pPr>
      <w:r w:rsidRPr="003965B4">
        <w:rPr>
          <w:szCs w:val="22"/>
        </w:rPr>
        <w:t>Si des entreprises liées (par un groupe ou des liens juridiques/financiers) souhaitent participer, elles doivent en informer le pouvoir adjudicateur et suivre ces règles :</w:t>
      </w:r>
    </w:p>
    <w:p w14:paraId="3B64B04F" w14:textId="77777777" w:rsidR="00F61F9F" w:rsidRPr="003965B4" w:rsidRDefault="00F61F9F" w:rsidP="00F61F9F">
      <w:pPr>
        <w:numPr>
          <w:ilvl w:val="0"/>
          <w:numId w:val="33"/>
        </w:numPr>
        <w:spacing w:before="100" w:beforeAutospacing="1" w:after="100" w:afterAutospacing="1"/>
        <w:jc w:val="left"/>
        <w:rPr>
          <w:szCs w:val="22"/>
        </w:rPr>
      </w:pPr>
      <w:r w:rsidRPr="003965B4">
        <w:rPr>
          <w:szCs w:val="22"/>
        </w:rPr>
        <w:t>Si chaque entreprise du groupe est autonome (direction, moyens, production), elles peuvent soumettre une offre indépendante ou une offre commune.</w:t>
      </w:r>
    </w:p>
    <w:p w14:paraId="20CCA5EF" w14:textId="77777777" w:rsidR="00F61F9F" w:rsidRPr="003965B4" w:rsidRDefault="00F61F9F" w:rsidP="00F61F9F">
      <w:pPr>
        <w:numPr>
          <w:ilvl w:val="0"/>
          <w:numId w:val="33"/>
        </w:numPr>
        <w:spacing w:before="100" w:beforeAutospacing="1" w:after="100" w:afterAutospacing="1"/>
        <w:jc w:val="left"/>
        <w:rPr>
          <w:szCs w:val="22"/>
        </w:rPr>
      </w:pPr>
      <w:r w:rsidRPr="003965B4">
        <w:rPr>
          <w:szCs w:val="22"/>
        </w:rPr>
        <w:t>Si les entreprises ne sont pas autonomes, elles ne peuvent soumettre qu’une seule offre.</w:t>
      </w:r>
    </w:p>
    <w:p w14:paraId="6606967E" w14:textId="77777777" w:rsidR="00F61F9F" w:rsidRPr="00271485" w:rsidRDefault="00F61F9F" w:rsidP="00F61F9F">
      <w:pPr>
        <w:spacing w:before="100" w:beforeAutospacing="1" w:after="100" w:afterAutospacing="1"/>
        <w:jc w:val="left"/>
        <w:rPr>
          <w:sz w:val="24"/>
        </w:rPr>
      </w:pPr>
      <w:r w:rsidRPr="003965B4">
        <w:rPr>
          <w:szCs w:val="22"/>
        </w:rPr>
        <w:t>Le non-respect de ces règles peut entraîner le rejet des offres concernées</w:t>
      </w:r>
      <w:r w:rsidRPr="00271485">
        <w:rPr>
          <w:sz w:val="24"/>
        </w:rPr>
        <w:t>.</w:t>
      </w:r>
    </w:p>
    <w:p w14:paraId="351FF784" w14:textId="7F63DBAC" w:rsidR="002D22AA" w:rsidRPr="00271485" w:rsidRDefault="00FB5C9E" w:rsidP="00A07107">
      <w:pPr>
        <w:pStyle w:val="Titre1"/>
      </w:pPr>
      <w:bookmarkStart w:id="135" w:name="_Toc222727785"/>
      <w:r w:rsidRPr="00271485">
        <w:t xml:space="preserve">ARTICLE </w:t>
      </w:r>
      <w:r w:rsidR="00180C30" w:rsidRPr="00271485">
        <w:t xml:space="preserve">4 </w:t>
      </w:r>
      <w:r w:rsidR="009104D3" w:rsidRPr="00271485">
        <w:t>–</w:t>
      </w:r>
      <w:r w:rsidRPr="00271485">
        <w:t xml:space="preserve"> CONDITIONS DE REMISE DES OFFRES</w:t>
      </w:r>
      <w:bookmarkEnd w:id="131"/>
      <w:bookmarkEnd w:id="132"/>
      <w:bookmarkEnd w:id="133"/>
      <w:bookmarkEnd w:id="134"/>
      <w:bookmarkEnd w:id="135"/>
    </w:p>
    <w:p w14:paraId="66B8C568" w14:textId="15A13019" w:rsidR="00926FEA" w:rsidRPr="00271485" w:rsidRDefault="00926FEA" w:rsidP="00CE3A75">
      <w:pPr>
        <w:pStyle w:val="texte"/>
        <w:spacing w:before="120"/>
        <w:ind w:firstLine="0"/>
        <w:rPr>
          <w:szCs w:val="22"/>
        </w:rPr>
      </w:pPr>
      <w:r w:rsidRPr="00271485">
        <w:rPr>
          <w:szCs w:val="22"/>
        </w:rPr>
        <w:t xml:space="preserve">Les </w:t>
      </w:r>
      <w:r w:rsidR="00B51963" w:rsidRPr="00271485">
        <w:rPr>
          <w:szCs w:val="22"/>
        </w:rPr>
        <w:t>offres</w:t>
      </w:r>
      <w:r w:rsidRPr="00271485">
        <w:rPr>
          <w:szCs w:val="22"/>
        </w:rPr>
        <w:t xml:space="preserve"> </w:t>
      </w:r>
      <w:r w:rsidR="00434861" w:rsidRPr="00271485">
        <w:rPr>
          <w:szCs w:val="22"/>
        </w:rPr>
        <w:t xml:space="preserve">doivent </w:t>
      </w:r>
      <w:r w:rsidRPr="00271485">
        <w:rPr>
          <w:szCs w:val="22"/>
        </w:rPr>
        <w:t>être envoyé</w:t>
      </w:r>
      <w:r w:rsidR="00B51963" w:rsidRPr="00271485">
        <w:rPr>
          <w:szCs w:val="22"/>
        </w:rPr>
        <w:t>e</w:t>
      </w:r>
      <w:r w:rsidRPr="00271485">
        <w:rPr>
          <w:szCs w:val="22"/>
        </w:rPr>
        <w:t>s</w:t>
      </w:r>
      <w:r w:rsidR="00434861" w:rsidRPr="00271485">
        <w:rPr>
          <w:szCs w:val="22"/>
        </w:rPr>
        <w:t xml:space="preserve"> par </w:t>
      </w:r>
      <w:r w:rsidRPr="00271485">
        <w:rPr>
          <w:szCs w:val="22"/>
        </w:rPr>
        <w:t>:</w:t>
      </w:r>
    </w:p>
    <w:p w14:paraId="597A19DF" w14:textId="7537BA44" w:rsidR="00926FEA" w:rsidRPr="00B00CB2" w:rsidRDefault="007D3F30" w:rsidP="00881401">
      <w:pPr>
        <w:pStyle w:val="texte"/>
        <w:numPr>
          <w:ilvl w:val="0"/>
          <w:numId w:val="2"/>
        </w:numPr>
        <w:spacing w:before="120"/>
        <w:rPr>
          <w:rStyle w:val="Lienhypertexte"/>
          <w:color w:val="auto"/>
          <w:szCs w:val="22"/>
          <w:u w:val="none"/>
        </w:rPr>
      </w:pPr>
      <w:r w:rsidRPr="00271485">
        <w:rPr>
          <w:szCs w:val="22"/>
        </w:rPr>
        <w:t>Voie</w:t>
      </w:r>
      <w:r w:rsidR="00B51963" w:rsidRPr="00271485">
        <w:rPr>
          <w:szCs w:val="22"/>
        </w:rPr>
        <w:t xml:space="preserve"> dématérialisée </w:t>
      </w:r>
      <w:r w:rsidR="00926FEA" w:rsidRPr="00271485">
        <w:rPr>
          <w:szCs w:val="22"/>
        </w:rPr>
        <w:t>(</w:t>
      </w:r>
      <w:r w:rsidR="00B51963" w:rsidRPr="00271485">
        <w:rPr>
          <w:szCs w:val="22"/>
        </w:rPr>
        <w:t xml:space="preserve">format </w:t>
      </w:r>
      <w:r w:rsidR="00926FEA" w:rsidRPr="00271485">
        <w:rPr>
          <w:szCs w:val="22"/>
        </w:rPr>
        <w:t>électronique)</w:t>
      </w:r>
      <w:r w:rsidR="00D93D60" w:rsidRPr="00271485">
        <w:rPr>
          <w:szCs w:val="22"/>
        </w:rPr>
        <w:t xml:space="preserve"> en se connectant au profil entreprise : </w:t>
      </w:r>
      <w:hyperlink r:id="rId12" w:history="1">
        <w:r w:rsidR="00D93D60" w:rsidRPr="00033D16">
          <w:rPr>
            <w:rStyle w:val="Lienhypertexte"/>
            <w:szCs w:val="22"/>
          </w:rPr>
          <w:t>www.marchespublics.nc</w:t>
        </w:r>
      </w:hyperlink>
    </w:p>
    <w:p w14:paraId="0608EFB5" w14:textId="50F07F8D" w:rsidR="00434861" w:rsidRPr="00271485" w:rsidRDefault="00664E1A" w:rsidP="00434861">
      <w:pPr>
        <w:pStyle w:val="texte"/>
        <w:numPr>
          <w:ilvl w:val="0"/>
          <w:numId w:val="2"/>
        </w:numPr>
        <w:spacing w:before="120"/>
        <w:rPr>
          <w:szCs w:val="22"/>
        </w:rPr>
      </w:pPr>
      <w:r w:rsidRPr="00271485">
        <w:rPr>
          <w:rStyle w:val="Lienhypertexte"/>
          <w:b/>
          <w:color w:val="auto"/>
          <w:szCs w:val="22"/>
          <w:u w:val="none"/>
        </w:rPr>
        <w:t>Ou</w:t>
      </w:r>
      <w:r w:rsidR="00434861" w:rsidRPr="00271485">
        <w:rPr>
          <w:rStyle w:val="Lienhypertexte"/>
          <w:b/>
          <w:color w:val="auto"/>
          <w:szCs w:val="22"/>
          <w:u w:val="none"/>
        </w:rPr>
        <w:t xml:space="preserve"> par </w:t>
      </w:r>
      <w:r w:rsidR="00434861" w:rsidRPr="00271485">
        <w:rPr>
          <w:szCs w:val="22"/>
        </w:rPr>
        <w:t>Voie physique (format papier) contre récépissé</w:t>
      </w:r>
      <w:r w:rsidRPr="00271485">
        <w:rPr>
          <w:color w:val="0070C0"/>
          <w:szCs w:val="22"/>
        </w:rPr>
        <w:t xml:space="preserve"> </w:t>
      </w:r>
      <w:r w:rsidR="00434861" w:rsidRPr="00271485">
        <w:rPr>
          <w:szCs w:val="22"/>
        </w:rPr>
        <w:t>à la Direction de l'</w:t>
      </w:r>
      <w:r w:rsidR="00434861" w:rsidRPr="00271485">
        <w:rPr>
          <w:caps/>
          <w:szCs w:val="22"/>
        </w:rPr>
        <w:t>a</w:t>
      </w:r>
      <w:r w:rsidR="00434861" w:rsidRPr="00271485">
        <w:rPr>
          <w:szCs w:val="22"/>
        </w:rPr>
        <w:t>ménagement de l’Équipement et des Moyens de la province Sud (DAEM), 1 rue Édouard Unger, Vallée du tir, Nouméa</w:t>
      </w:r>
    </w:p>
    <w:p w14:paraId="3C3F59DA" w14:textId="77777777" w:rsidR="00B51963" w:rsidRPr="00271485" w:rsidRDefault="00B51963" w:rsidP="00A07107">
      <w:pPr>
        <w:pStyle w:val="texte"/>
        <w:spacing w:before="120"/>
        <w:ind w:firstLine="0"/>
        <w:rPr>
          <w:szCs w:val="22"/>
        </w:rPr>
      </w:pPr>
      <w:r w:rsidRPr="00271485">
        <w:rPr>
          <w:szCs w:val="22"/>
        </w:rPr>
        <w:t>Aucune offre déposée régulièrement ne peut être retirée ou complétée ou encore modifiée.</w:t>
      </w:r>
    </w:p>
    <w:p w14:paraId="6566D1DD" w14:textId="2653B76F" w:rsidR="00B51963" w:rsidRPr="00271485" w:rsidRDefault="00B51963" w:rsidP="00A07107">
      <w:pPr>
        <w:pStyle w:val="texte"/>
        <w:spacing w:before="120"/>
        <w:ind w:firstLine="0"/>
        <w:rPr>
          <w:szCs w:val="22"/>
        </w:rPr>
      </w:pPr>
      <w:r w:rsidRPr="00271485">
        <w:rPr>
          <w:szCs w:val="22"/>
        </w:rPr>
        <w:t xml:space="preserve">Si une offre a déjà été déposée alors que le </w:t>
      </w:r>
      <w:r w:rsidR="00F058CD" w:rsidRPr="00271485">
        <w:rPr>
          <w:szCs w:val="22"/>
        </w:rPr>
        <w:t>pouvoir adjudicateur</w:t>
      </w:r>
      <w:r w:rsidRPr="00271485">
        <w:rPr>
          <w:szCs w:val="22"/>
        </w:rPr>
        <w:t xml:space="preserve"> procède à une modification du DCE dans les co</w:t>
      </w:r>
      <w:r w:rsidR="007D3F30" w:rsidRPr="00271485">
        <w:rPr>
          <w:szCs w:val="22"/>
        </w:rPr>
        <w:t xml:space="preserve">nditions fixées </w:t>
      </w:r>
      <w:r w:rsidR="0024049E">
        <w:rPr>
          <w:szCs w:val="22"/>
        </w:rPr>
        <w:t>aux</w:t>
      </w:r>
      <w:r w:rsidR="00CA5D09">
        <w:rPr>
          <w:szCs w:val="22"/>
        </w:rPr>
        <w:t xml:space="preserve"> article</w:t>
      </w:r>
      <w:r w:rsidR="00D87A3A">
        <w:rPr>
          <w:szCs w:val="22"/>
        </w:rPr>
        <w:t>s</w:t>
      </w:r>
      <w:r w:rsidR="00CA5D09">
        <w:rPr>
          <w:szCs w:val="22"/>
        </w:rPr>
        <w:t xml:space="preserve"> 2.9.</w:t>
      </w:r>
      <w:r w:rsidR="00EC73C5">
        <w:rPr>
          <w:szCs w:val="22"/>
        </w:rPr>
        <w:t>2 et 2.9.</w:t>
      </w:r>
      <w:r w:rsidR="00CA5D09">
        <w:rPr>
          <w:szCs w:val="22"/>
        </w:rPr>
        <w:t xml:space="preserve">4 </w:t>
      </w:r>
      <w:r w:rsidRPr="00271485">
        <w:rPr>
          <w:szCs w:val="22"/>
        </w:rPr>
        <w:t>ci-dessus, il appartiendra au candidat concerné de déposer une nouvelle offre conforme au dossier de consultation modifié</w:t>
      </w:r>
      <w:r w:rsidR="000A6746" w:rsidRPr="00271485">
        <w:rPr>
          <w:szCs w:val="22"/>
        </w:rPr>
        <w:t>.</w:t>
      </w:r>
    </w:p>
    <w:p w14:paraId="4F5A7A61" w14:textId="5CFC6F65" w:rsidR="00180C30" w:rsidRPr="00271485" w:rsidRDefault="00180C30" w:rsidP="00180C30">
      <w:pPr>
        <w:pStyle w:val="Titre1"/>
      </w:pPr>
      <w:bookmarkStart w:id="136" w:name="_Toc23168208"/>
      <w:bookmarkStart w:id="137" w:name="_Toc24544742"/>
      <w:bookmarkStart w:id="138" w:name="_Toc24544822"/>
      <w:bookmarkStart w:id="139" w:name="_Toc222727786"/>
      <w:bookmarkStart w:id="140" w:name="_Toc497231022"/>
      <w:r w:rsidRPr="00271485">
        <w:t xml:space="preserve">ARTICLE 5 – </w:t>
      </w:r>
      <w:r w:rsidR="0086516C" w:rsidRPr="00271485">
        <w:t>AGRÉMENT</w:t>
      </w:r>
      <w:r w:rsidRPr="00271485">
        <w:t xml:space="preserve"> DES CANDIDATURES, </w:t>
      </w:r>
      <w:r w:rsidR="0086516C" w:rsidRPr="00271485">
        <w:t>RÉGULARISATION</w:t>
      </w:r>
      <w:r w:rsidRPr="00271485">
        <w:t xml:space="preserve"> ET JUGEMENT DES OFFRES</w:t>
      </w:r>
      <w:bookmarkEnd w:id="136"/>
      <w:bookmarkEnd w:id="137"/>
      <w:bookmarkEnd w:id="138"/>
      <w:bookmarkEnd w:id="139"/>
    </w:p>
    <w:p w14:paraId="5D15C629" w14:textId="77777777" w:rsidR="00180C30" w:rsidRPr="00271485" w:rsidRDefault="00180C30" w:rsidP="00180C30">
      <w:pPr>
        <w:pStyle w:val="Titre2"/>
      </w:pPr>
      <w:bookmarkStart w:id="141" w:name="_Toc23168209"/>
      <w:bookmarkStart w:id="142" w:name="_Toc24544743"/>
      <w:bookmarkStart w:id="143" w:name="_Toc24544823"/>
      <w:bookmarkStart w:id="144" w:name="_Toc222727787"/>
      <w:r w:rsidRPr="00271485">
        <w:t>5.1 – Critères d’agrément des candidatures</w:t>
      </w:r>
      <w:bookmarkEnd w:id="141"/>
      <w:bookmarkEnd w:id="142"/>
      <w:bookmarkEnd w:id="143"/>
      <w:bookmarkEnd w:id="144"/>
    </w:p>
    <w:p w14:paraId="2731CCA6" w14:textId="4364CB35" w:rsidR="00495BDB" w:rsidRPr="00271485" w:rsidRDefault="00495BDB" w:rsidP="00495BDB">
      <w:pPr>
        <w:spacing w:before="120"/>
        <w:rPr>
          <w:szCs w:val="22"/>
        </w:rPr>
      </w:pPr>
      <w:r w:rsidRPr="00271485">
        <w:rPr>
          <w:szCs w:val="22"/>
        </w:rPr>
        <w:t xml:space="preserve">Le candidat doit démontrer, à travers son dossier de candidature, qu’il dispose des capacités juridiques, techniques et financières nécessaires à l’exécution du </w:t>
      </w:r>
      <w:r w:rsidR="007E0E7A" w:rsidRPr="00271485">
        <w:rPr>
          <w:szCs w:val="22"/>
        </w:rPr>
        <w:t>contrat</w:t>
      </w:r>
      <w:r w:rsidRPr="00271485">
        <w:rPr>
          <w:szCs w:val="22"/>
        </w:rPr>
        <w:t>, faute de quoi sa candidature sera rejetée.</w:t>
      </w:r>
    </w:p>
    <w:p w14:paraId="3C84D339" w14:textId="13FC0014" w:rsidR="00495BDB" w:rsidRPr="00271485" w:rsidRDefault="00495BDB" w:rsidP="00495BDB">
      <w:pPr>
        <w:spacing w:before="120"/>
        <w:rPr>
          <w:szCs w:val="22"/>
        </w:rPr>
      </w:pPr>
      <w:r w:rsidRPr="00271485">
        <w:rPr>
          <w:szCs w:val="22"/>
        </w:rPr>
        <w:t>Les éléments produits à l’appui de la candidature doivent permettre une justification exhaustive des capacités, c’est-à-dire pour la totalité des prestations.</w:t>
      </w:r>
    </w:p>
    <w:p w14:paraId="7FD9BBD5" w14:textId="77777777" w:rsidR="00495BDB" w:rsidRPr="00271485" w:rsidRDefault="00495BDB" w:rsidP="00495BDB">
      <w:pPr>
        <w:spacing w:before="120"/>
        <w:rPr>
          <w:szCs w:val="22"/>
        </w:rPr>
      </w:pPr>
      <w:r w:rsidRPr="00271485">
        <w:rPr>
          <w:szCs w:val="22"/>
        </w:rPr>
        <w:t>Pour les capacités qu’il ne détient pas en propre, il pourra s’appuyer sur de la sous-traitance à laquelle il s’engage à faire appel ou déclarée dans la soumission.</w:t>
      </w:r>
    </w:p>
    <w:p w14:paraId="5F07D170" w14:textId="0CE3F555" w:rsidR="00495BDB" w:rsidRPr="00271485" w:rsidRDefault="00495BDB" w:rsidP="00495BDB">
      <w:pPr>
        <w:spacing w:before="120"/>
        <w:rPr>
          <w:szCs w:val="22"/>
        </w:rPr>
      </w:pPr>
      <w:r w:rsidRPr="00271485">
        <w:rPr>
          <w:szCs w:val="22"/>
        </w:rPr>
        <w:t xml:space="preserve">Les sous-traitances auxquelles il s’engage à faire appel sont prises en compte dans l’analyse des capacités. En cas d’attribution, le candidat s’engage à présenter à l’agrément du </w:t>
      </w:r>
      <w:r w:rsidR="00F058CD" w:rsidRPr="00271485">
        <w:rPr>
          <w:szCs w:val="22"/>
        </w:rPr>
        <w:t>pouvoir adjudicateur</w:t>
      </w:r>
      <w:r w:rsidRPr="00271485">
        <w:rPr>
          <w:szCs w:val="22"/>
        </w:rPr>
        <w:t xml:space="preserve"> les sous-traitants compétents, </w:t>
      </w:r>
      <w:r w:rsidRPr="00271485">
        <w:rPr>
          <w:b/>
          <w:szCs w:val="22"/>
        </w:rPr>
        <w:t>avant le début de l’exécution de la prestation concernée</w:t>
      </w:r>
      <w:r w:rsidRPr="00271485">
        <w:rPr>
          <w:szCs w:val="22"/>
        </w:rPr>
        <w:t xml:space="preserve">. Le </w:t>
      </w:r>
      <w:r w:rsidR="00F058CD" w:rsidRPr="00271485">
        <w:rPr>
          <w:szCs w:val="22"/>
        </w:rPr>
        <w:t>pouvoir adjudicateur</w:t>
      </w:r>
      <w:r w:rsidRPr="00271485">
        <w:rPr>
          <w:szCs w:val="22"/>
        </w:rPr>
        <w:t xml:space="preserve"> se réservera le droit de demander au candidat de présenter un autre sous-traitant s’il estime que celui-ci ne dispose pas des capacités requises.</w:t>
      </w:r>
    </w:p>
    <w:p w14:paraId="49FAA7A7" w14:textId="673F3D74" w:rsidR="00495BDB" w:rsidRPr="00271485" w:rsidRDefault="00495BDB" w:rsidP="00495BDB">
      <w:pPr>
        <w:spacing w:before="120"/>
        <w:rPr>
          <w:szCs w:val="22"/>
        </w:rPr>
      </w:pPr>
      <w:r w:rsidRPr="00271485">
        <w:rPr>
          <w:szCs w:val="22"/>
        </w:rPr>
        <w:t>Les sous-traitances déclarées sont matérialisées, par </w:t>
      </w:r>
      <w:r w:rsidR="00533B4F" w:rsidRPr="00271485">
        <w:rPr>
          <w:szCs w:val="22"/>
        </w:rPr>
        <w:t xml:space="preserve">une </w:t>
      </w:r>
      <w:r w:rsidRPr="00271485">
        <w:rPr>
          <w:szCs w:val="22"/>
        </w:rPr>
        <w:t>:</w:t>
      </w:r>
    </w:p>
    <w:p w14:paraId="2FFE9613" w14:textId="466BEEBE" w:rsidR="006D772F" w:rsidRPr="00271485" w:rsidRDefault="006D772F" w:rsidP="00881401">
      <w:pPr>
        <w:pStyle w:val="Paragraphedeliste"/>
        <w:numPr>
          <w:ilvl w:val="0"/>
          <w:numId w:val="3"/>
        </w:numPr>
        <w:spacing w:before="120"/>
        <w:jc w:val="both"/>
        <w:rPr>
          <w:rFonts w:ascii="Times New Roman" w:hAnsi="Times New Roman"/>
        </w:rPr>
      </w:pPr>
      <w:r w:rsidRPr="00271485">
        <w:rPr>
          <w:rFonts w:ascii="Times New Roman" w:hAnsi="Times New Roman"/>
        </w:rPr>
        <w:t>L</w:t>
      </w:r>
      <w:r w:rsidR="00342A7C" w:rsidRPr="00271485">
        <w:rPr>
          <w:rFonts w:ascii="Times New Roman" w:hAnsi="Times New Roman"/>
        </w:rPr>
        <w:t>’attestation sur l’honneur</w:t>
      </w:r>
      <w:r w:rsidRPr="00271485">
        <w:rPr>
          <w:rFonts w:ascii="Times New Roman" w:hAnsi="Times New Roman"/>
        </w:rPr>
        <w:t xml:space="preserve"> (</w:t>
      </w:r>
      <w:r w:rsidR="00342A7C" w:rsidRPr="00271485">
        <w:rPr>
          <w:rFonts w:ascii="Times New Roman" w:hAnsi="Times New Roman"/>
        </w:rPr>
        <w:t>AH</w:t>
      </w:r>
      <w:r w:rsidRPr="00271485">
        <w:rPr>
          <w:rFonts w:ascii="Times New Roman" w:hAnsi="Times New Roman"/>
        </w:rPr>
        <w:t>) dûment complétée par le candidat et le sous-traitant, à laquelle sont joints tous les é</w:t>
      </w:r>
      <w:r w:rsidR="00767D79" w:rsidRPr="00271485">
        <w:rPr>
          <w:rFonts w:ascii="Times New Roman" w:hAnsi="Times New Roman"/>
        </w:rPr>
        <w:t>léments indiqués à l’article 3.1</w:t>
      </w:r>
      <w:r w:rsidRPr="00271485">
        <w:rPr>
          <w:rFonts w:ascii="Times New Roman" w:hAnsi="Times New Roman"/>
        </w:rPr>
        <w:t xml:space="preserve"> ci-dessus.</w:t>
      </w:r>
    </w:p>
    <w:p w14:paraId="54D019AA" w14:textId="77777777" w:rsidR="006D772F" w:rsidRPr="00271485" w:rsidRDefault="006D772F" w:rsidP="00881401">
      <w:pPr>
        <w:pStyle w:val="Paragraphedeliste"/>
        <w:numPr>
          <w:ilvl w:val="0"/>
          <w:numId w:val="3"/>
        </w:numPr>
        <w:spacing w:before="120"/>
        <w:jc w:val="both"/>
        <w:rPr>
          <w:rFonts w:ascii="Times New Roman" w:hAnsi="Times New Roman"/>
        </w:rPr>
      </w:pPr>
      <w:r w:rsidRPr="00271485">
        <w:rPr>
          <w:rFonts w:ascii="Times New Roman" w:hAnsi="Times New Roman"/>
        </w:rPr>
        <w:t>L’annexe de sous-traitance jointe à l’acte d’engagement (DST) dûment complétée par lui et par le sous-traitant concerné.</w:t>
      </w:r>
    </w:p>
    <w:p w14:paraId="4E756287" w14:textId="77777777" w:rsidR="00180C30" w:rsidRPr="00271485" w:rsidRDefault="009B0304" w:rsidP="00180C30">
      <w:pPr>
        <w:spacing w:before="120"/>
        <w:rPr>
          <w:szCs w:val="22"/>
        </w:rPr>
      </w:pPr>
      <w:r w:rsidRPr="00271485">
        <w:rPr>
          <w:szCs w:val="22"/>
        </w:rPr>
        <w:t xml:space="preserve">En cas d’allotissement et de soumission sur </w:t>
      </w:r>
      <w:r w:rsidR="00180C30" w:rsidRPr="00271485">
        <w:rPr>
          <w:szCs w:val="22"/>
        </w:rPr>
        <w:t xml:space="preserve">plusieurs lots, l’agrément de la candidature peut porter seulement sur une partie des lots. </w:t>
      </w:r>
    </w:p>
    <w:p w14:paraId="3846B7F0" w14:textId="42807EEA" w:rsidR="003D3036" w:rsidRPr="00271485" w:rsidRDefault="00E23EFD" w:rsidP="00CE3A75">
      <w:pPr>
        <w:pStyle w:val="Titre2"/>
      </w:pPr>
      <w:bookmarkStart w:id="145" w:name="_Toc23168212"/>
      <w:bookmarkStart w:id="146" w:name="_Toc24544746"/>
      <w:bookmarkStart w:id="147" w:name="_Toc24544826"/>
      <w:bookmarkStart w:id="148" w:name="_Toc222727788"/>
      <w:r w:rsidRPr="00271485">
        <w:t>5</w:t>
      </w:r>
      <w:r w:rsidR="00180C30" w:rsidRPr="00271485">
        <w:t>.2 – Régularisation de</w:t>
      </w:r>
      <w:r w:rsidR="00B34FAC" w:rsidRPr="00271485">
        <w:t>s</w:t>
      </w:r>
      <w:r w:rsidR="00180C30" w:rsidRPr="00271485">
        <w:t xml:space="preserve"> soumissions</w:t>
      </w:r>
      <w:bookmarkEnd w:id="145"/>
      <w:bookmarkEnd w:id="146"/>
      <w:bookmarkEnd w:id="147"/>
      <w:bookmarkEnd w:id="148"/>
    </w:p>
    <w:p w14:paraId="6A92A6E4" w14:textId="77777777" w:rsidR="00F058CD" w:rsidRPr="00271485" w:rsidRDefault="00F058CD" w:rsidP="00F058CD">
      <w:pPr>
        <w:rPr>
          <w:szCs w:val="22"/>
        </w:rPr>
      </w:pPr>
      <w:r w:rsidRPr="00271485">
        <w:rPr>
          <w:szCs w:val="22"/>
        </w:rPr>
        <w:t>Pour les dossiers de candidatures qui ne contiennent pas les documents ou éléments d’information requis, le pouvoir adjudicateur se réserve la possibilité de demander aux candidats d’apporter tous éléments susceptibles de régulariser leur candidature dans un délai approprié.</w:t>
      </w:r>
    </w:p>
    <w:p w14:paraId="17195764" w14:textId="77777777" w:rsidR="00F058CD" w:rsidRPr="00271485" w:rsidRDefault="00F058CD" w:rsidP="00F058CD">
      <w:pPr>
        <w:spacing w:before="120"/>
        <w:rPr>
          <w:szCs w:val="22"/>
        </w:rPr>
      </w:pPr>
      <w:r w:rsidRPr="00271485">
        <w:rPr>
          <w:szCs w:val="22"/>
        </w:rPr>
        <w:lastRenderedPageBreak/>
        <w:t>Il en est de même pour la régularisation de la teneur des offres irrégulières à condition que les éléments complémentaires ne modifient pas les caractéristiques substantielles de l’offre.</w:t>
      </w:r>
    </w:p>
    <w:p w14:paraId="52A7C33F" w14:textId="77777777" w:rsidR="00F058CD" w:rsidRPr="00271485" w:rsidRDefault="00F058CD" w:rsidP="00F058CD">
      <w:pPr>
        <w:spacing w:before="120"/>
        <w:rPr>
          <w:szCs w:val="22"/>
        </w:rPr>
      </w:pPr>
      <w:r w:rsidRPr="00271485">
        <w:rPr>
          <w:szCs w:val="22"/>
        </w:rPr>
        <w:t>Les candidats sont informés que le pouvoir adjudicateur n’est nullement tenu de mettre en œuvre cette procédure de régularisation.</w:t>
      </w:r>
      <w:r w:rsidRPr="00271485">
        <w:t> </w:t>
      </w:r>
    </w:p>
    <w:p w14:paraId="2BC7B439" w14:textId="77777777" w:rsidR="00180C30" w:rsidRPr="00271485" w:rsidRDefault="00E23EFD" w:rsidP="00180C30">
      <w:pPr>
        <w:pStyle w:val="Titre2"/>
      </w:pPr>
      <w:bookmarkStart w:id="149" w:name="_Toc23168213"/>
      <w:bookmarkStart w:id="150" w:name="_Toc24544747"/>
      <w:bookmarkStart w:id="151" w:name="_Toc24544827"/>
      <w:bookmarkStart w:id="152" w:name="_Toc222727789"/>
      <w:r w:rsidRPr="00271485">
        <w:t>5</w:t>
      </w:r>
      <w:r w:rsidR="00180C30" w:rsidRPr="00271485">
        <w:t xml:space="preserve">.3 </w:t>
      </w:r>
      <w:r w:rsidR="009104D3" w:rsidRPr="00271485">
        <w:t>–</w:t>
      </w:r>
      <w:r w:rsidR="00180C30" w:rsidRPr="00271485">
        <w:t xml:space="preserve"> Analyse des offres</w:t>
      </w:r>
      <w:bookmarkEnd w:id="149"/>
      <w:bookmarkEnd w:id="150"/>
      <w:bookmarkEnd w:id="151"/>
      <w:bookmarkEnd w:id="152"/>
    </w:p>
    <w:p w14:paraId="2759ABB3" w14:textId="20476478" w:rsidR="00180C30" w:rsidRPr="00271485" w:rsidRDefault="00180C30" w:rsidP="00180C30">
      <w:pPr>
        <w:pStyle w:val="texte"/>
        <w:spacing w:before="120"/>
        <w:ind w:firstLine="0"/>
        <w:rPr>
          <w:szCs w:val="22"/>
        </w:rPr>
      </w:pPr>
      <w:r w:rsidRPr="00271485">
        <w:rPr>
          <w:szCs w:val="22"/>
        </w:rPr>
        <w:t xml:space="preserve">Lors de l’analyse des offres, le </w:t>
      </w:r>
      <w:r w:rsidR="00F058CD" w:rsidRPr="00271485">
        <w:rPr>
          <w:szCs w:val="22"/>
        </w:rPr>
        <w:t>pouvoir adjudicateur</w:t>
      </w:r>
      <w:r w:rsidRPr="00271485">
        <w:rPr>
          <w:szCs w:val="22"/>
        </w:rPr>
        <w:t xml:space="preserve"> se réserve le droit de demander aux candidats de fournir toutes justifications permettant de vérifier ou compléter l</w:t>
      </w:r>
      <w:r w:rsidR="005C6143" w:rsidRPr="00271485">
        <w:rPr>
          <w:szCs w:val="22"/>
        </w:rPr>
        <w:t>a teneur d</w:t>
      </w:r>
      <w:r w:rsidRPr="00271485">
        <w:rPr>
          <w:szCs w:val="22"/>
        </w:rPr>
        <w:t>es pièces énumérées à l’article 3 ci-dessus, ainsi que des sous-détails de tout ou partie des prix unitaires ou forfaitaires.</w:t>
      </w:r>
    </w:p>
    <w:p w14:paraId="08F11EE5" w14:textId="77777777" w:rsidR="00180C30" w:rsidRPr="00271485" w:rsidRDefault="00180C30" w:rsidP="00180C30">
      <w:pPr>
        <w:pStyle w:val="texte"/>
        <w:spacing w:before="120"/>
        <w:ind w:firstLine="0"/>
        <w:rPr>
          <w:szCs w:val="22"/>
        </w:rPr>
      </w:pPr>
      <w:r w:rsidRPr="00271485">
        <w:rPr>
          <w:szCs w:val="22"/>
        </w:rPr>
        <w:t>En cas de discordance constatée dans une offre :</w:t>
      </w:r>
    </w:p>
    <w:p w14:paraId="253AE845" w14:textId="77777777" w:rsidR="00180C30" w:rsidRPr="00271485" w:rsidRDefault="00180C30" w:rsidP="00180C30">
      <w:pPr>
        <w:pStyle w:val="texte"/>
        <w:spacing w:before="120"/>
        <w:ind w:firstLine="0"/>
        <w:rPr>
          <w:szCs w:val="22"/>
          <w:u w:val="single"/>
        </w:rPr>
      </w:pPr>
      <w:r w:rsidRPr="00271485">
        <w:rPr>
          <w:szCs w:val="22"/>
          <w:u w:val="single"/>
        </w:rPr>
        <w:t>Pour les prestations rémunérées avec des prix unitaires</w:t>
      </w:r>
      <w:r w:rsidRPr="00271485">
        <w:rPr>
          <w:szCs w:val="22"/>
        </w:rPr>
        <w:t> :</w:t>
      </w:r>
    </w:p>
    <w:p w14:paraId="5FED77EE" w14:textId="0C918207" w:rsidR="00180C30" w:rsidRPr="00271485" w:rsidRDefault="00180C30" w:rsidP="00180C30">
      <w:pPr>
        <w:pStyle w:val="texte"/>
        <w:spacing w:before="120"/>
        <w:ind w:firstLine="0"/>
        <w:rPr>
          <w:szCs w:val="22"/>
        </w:rPr>
      </w:pPr>
      <w:r w:rsidRPr="00271485">
        <w:rPr>
          <w:szCs w:val="22"/>
        </w:rPr>
        <w:t>Les indications portées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p>
    <w:p w14:paraId="341ECFA3" w14:textId="77777777" w:rsidR="00180C30" w:rsidRPr="00271485" w:rsidRDefault="00180C30" w:rsidP="00180C30">
      <w:pPr>
        <w:pStyle w:val="texte"/>
        <w:spacing w:before="120"/>
        <w:ind w:firstLine="0"/>
        <w:rPr>
          <w:szCs w:val="22"/>
        </w:rPr>
      </w:pPr>
      <w:r w:rsidRPr="00271485">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71485" w:rsidRDefault="00180C30" w:rsidP="00180C30">
      <w:pPr>
        <w:pStyle w:val="texte"/>
        <w:spacing w:before="120"/>
        <w:ind w:firstLine="0"/>
        <w:rPr>
          <w:szCs w:val="22"/>
          <w:u w:val="single"/>
        </w:rPr>
      </w:pPr>
      <w:r w:rsidRPr="00271485">
        <w:rPr>
          <w:szCs w:val="22"/>
          <w:u w:val="single"/>
        </w:rPr>
        <w:t>Pour les prestations rémunérées avec des prix forfaitaires</w:t>
      </w:r>
      <w:r w:rsidRPr="00271485">
        <w:rPr>
          <w:szCs w:val="22"/>
        </w:rPr>
        <w:t> :</w:t>
      </w:r>
    </w:p>
    <w:p w14:paraId="189DC580" w14:textId="77777777" w:rsidR="00180C30" w:rsidRPr="00271485" w:rsidRDefault="00180C30" w:rsidP="00180C30">
      <w:pPr>
        <w:pStyle w:val="texte"/>
        <w:spacing w:before="120"/>
        <w:ind w:firstLine="0"/>
        <w:rPr>
          <w:szCs w:val="22"/>
        </w:rPr>
      </w:pPr>
      <w:r w:rsidRPr="00271485">
        <w:rPr>
          <w:szCs w:val="22"/>
        </w:rPr>
        <w:t>Les indications portées dans l’acte d’engagement prévaudront sur toutes les autres indications de l'offre.</w:t>
      </w:r>
    </w:p>
    <w:p w14:paraId="77AE6C4E" w14:textId="77777777" w:rsidR="00180C30" w:rsidRPr="00271485" w:rsidRDefault="00180C30" w:rsidP="00180C30">
      <w:pPr>
        <w:pStyle w:val="texte"/>
        <w:spacing w:before="120"/>
        <w:ind w:firstLine="0"/>
        <w:rPr>
          <w:szCs w:val="22"/>
        </w:rPr>
      </w:pPr>
      <w:r w:rsidRPr="00271485">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97DDE00" w14:textId="7817911B" w:rsidR="00180C30" w:rsidRPr="00271485" w:rsidRDefault="00E23EFD" w:rsidP="00180C30">
      <w:pPr>
        <w:pStyle w:val="Titre2"/>
      </w:pPr>
      <w:bookmarkStart w:id="153" w:name="_Toc23168214"/>
      <w:bookmarkStart w:id="154" w:name="_Toc24544748"/>
      <w:bookmarkStart w:id="155" w:name="_Toc24544828"/>
      <w:bookmarkStart w:id="156" w:name="_Toc222727790"/>
      <w:r w:rsidRPr="00271485">
        <w:t>5</w:t>
      </w:r>
      <w:r w:rsidR="00180C30" w:rsidRPr="00271485">
        <w:t>.4</w:t>
      </w:r>
      <w:r w:rsidR="009104D3" w:rsidRPr="00271485">
        <w:t xml:space="preserve"> –</w:t>
      </w:r>
      <w:r w:rsidR="00180C30" w:rsidRPr="00271485">
        <w:t xml:space="preserve"> Critères de jugement des offres</w:t>
      </w:r>
      <w:bookmarkEnd w:id="153"/>
      <w:bookmarkEnd w:id="154"/>
      <w:bookmarkEnd w:id="155"/>
      <w:bookmarkEnd w:id="156"/>
    </w:p>
    <w:p w14:paraId="6CBA94F7" w14:textId="70110AF9" w:rsidR="00180C30" w:rsidRPr="00271485" w:rsidRDefault="00180C30" w:rsidP="00180C30">
      <w:pPr>
        <w:pStyle w:val="texte"/>
        <w:spacing w:before="120"/>
        <w:ind w:firstLine="0"/>
        <w:rPr>
          <w:szCs w:val="22"/>
        </w:rPr>
      </w:pPr>
      <w:r w:rsidRPr="00271485">
        <w:rPr>
          <w:szCs w:val="22"/>
        </w:rPr>
        <w:t xml:space="preserve">Le jugement des offres sera effectué conformément aux dispositions prévues à l'article </w:t>
      </w:r>
      <w:r w:rsidR="00062654" w:rsidRPr="00271485">
        <w:rPr>
          <w:szCs w:val="22"/>
        </w:rPr>
        <w:t>5</w:t>
      </w:r>
      <w:r w:rsidRPr="00271485">
        <w:rPr>
          <w:szCs w:val="22"/>
        </w:rPr>
        <w:t xml:space="preserve"> de la délibération</w:t>
      </w:r>
      <w:r w:rsidR="00062654" w:rsidRPr="00271485">
        <w:rPr>
          <w:szCs w:val="22"/>
        </w:rPr>
        <w:t xml:space="preserve"> 27-2023</w:t>
      </w:r>
      <w:r w:rsidRPr="00271485">
        <w:rPr>
          <w:szCs w:val="22"/>
        </w:rPr>
        <w:t>.</w:t>
      </w:r>
    </w:p>
    <w:p w14:paraId="4CF1C862" w14:textId="77777777" w:rsidR="00180C30" w:rsidRPr="00271485" w:rsidRDefault="00E23EFD" w:rsidP="00180C30">
      <w:pPr>
        <w:pStyle w:val="Titre3"/>
        <w:rPr>
          <w:szCs w:val="22"/>
        </w:rPr>
      </w:pPr>
      <w:bookmarkStart w:id="157" w:name="_Toc23168215"/>
      <w:bookmarkStart w:id="158" w:name="_Toc24544749"/>
      <w:bookmarkStart w:id="159" w:name="_Toc24544829"/>
      <w:bookmarkStart w:id="160" w:name="_Toc222727791"/>
      <w:r w:rsidRPr="00271485">
        <w:rPr>
          <w:szCs w:val="22"/>
        </w:rPr>
        <w:t>5</w:t>
      </w:r>
      <w:r w:rsidR="00180C30" w:rsidRPr="00271485">
        <w:rPr>
          <w:szCs w:val="22"/>
        </w:rPr>
        <w:t>.4.1 –</w:t>
      </w:r>
      <w:r w:rsidR="009104D3" w:rsidRPr="00271485">
        <w:rPr>
          <w:szCs w:val="22"/>
        </w:rPr>
        <w:t xml:space="preserve"> </w:t>
      </w:r>
      <w:r w:rsidR="00AD70A1" w:rsidRPr="00271485">
        <w:rPr>
          <w:szCs w:val="22"/>
        </w:rPr>
        <w:t>O</w:t>
      </w:r>
      <w:r w:rsidR="00180C30" w:rsidRPr="00271485">
        <w:rPr>
          <w:szCs w:val="22"/>
        </w:rPr>
        <w:t>ffre</w:t>
      </w:r>
      <w:r w:rsidR="00AD70A1" w:rsidRPr="00271485">
        <w:rPr>
          <w:szCs w:val="22"/>
        </w:rPr>
        <w:t>s inappropriées, irrégulières,</w:t>
      </w:r>
      <w:r w:rsidR="00180C30" w:rsidRPr="00271485">
        <w:rPr>
          <w:szCs w:val="22"/>
        </w:rPr>
        <w:t xml:space="preserve"> inacceptables</w:t>
      </w:r>
      <w:bookmarkEnd w:id="157"/>
      <w:bookmarkEnd w:id="158"/>
      <w:bookmarkEnd w:id="159"/>
      <w:r w:rsidR="00AD70A1" w:rsidRPr="00271485">
        <w:rPr>
          <w:szCs w:val="22"/>
        </w:rPr>
        <w:t xml:space="preserve"> ou anormalement basses</w:t>
      </w:r>
      <w:bookmarkEnd w:id="160"/>
    </w:p>
    <w:p w14:paraId="419B0E3C" w14:textId="1A8447AF" w:rsidR="00180C30" w:rsidRPr="00033D16" w:rsidRDefault="00180C30" w:rsidP="00180C30">
      <w:pPr>
        <w:pStyle w:val="texte"/>
        <w:spacing w:before="120"/>
        <w:ind w:firstLine="0"/>
        <w:rPr>
          <w:szCs w:val="22"/>
        </w:rPr>
      </w:pPr>
      <w:r w:rsidRPr="00271485">
        <w:rPr>
          <w:szCs w:val="22"/>
        </w:rPr>
        <w:t xml:space="preserve">Dans le cadre du présent appel </w:t>
      </w:r>
      <w:r w:rsidR="00B72B02" w:rsidRPr="00271485">
        <w:rPr>
          <w:szCs w:val="22"/>
        </w:rPr>
        <w:t>public à concurrence</w:t>
      </w:r>
      <w:r w:rsidRPr="00271485">
        <w:rPr>
          <w:szCs w:val="22"/>
        </w:rPr>
        <w:t>, la qualification des offres inappropriées, irrégulières</w:t>
      </w:r>
      <w:r w:rsidR="00AD70A1" w:rsidRPr="00271485">
        <w:rPr>
          <w:szCs w:val="22"/>
        </w:rPr>
        <w:t>,</w:t>
      </w:r>
      <w:r w:rsidRPr="00271485">
        <w:rPr>
          <w:szCs w:val="22"/>
        </w:rPr>
        <w:t xml:space="preserve"> inacceptables </w:t>
      </w:r>
      <w:r w:rsidR="00AD70A1" w:rsidRPr="00271485">
        <w:rPr>
          <w:szCs w:val="22"/>
        </w:rPr>
        <w:t xml:space="preserve">ou anormalement basses </w:t>
      </w:r>
      <w:r w:rsidRPr="00271485">
        <w:rPr>
          <w:szCs w:val="22"/>
        </w:rPr>
        <w:t>est effectuée</w:t>
      </w:r>
      <w:r w:rsidR="005C6143" w:rsidRPr="00271485">
        <w:rPr>
          <w:szCs w:val="22"/>
        </w:rPr>
        <w:t>,</w:t>
      </w:r>
      <w:r w:rsidRPr="00271485">
        <w:rPr>
          <w:szCs w:val="22"/>
        </w:rPr>
        <w:t xml:space="preserve"> </w:t>
      </w:r>
      <w:r w:rsidR="005C6143" w:rsidRPr="00271485">
        <w:rPr>
          <w:szCs w:val="22"/>
        </w:rPr>
        <w:t>conformément aux dispositions de l’article 27-1 de la délibération n° 424 du 20 mars 2019</w:t>
      </w:r>
      <w:r w:rsidRPr="00271485">
        <w:rPr>
          <w:szCs w:val="22"/>
        </w:rPr>
        <w:t>.</w:t>
      </w:r>
      <w:r w:rsidR="00664E1A" w:rsidRPr="00271485">
        <w:rPr>
          <w:szCs w:val="22"/>
        </w:rPr>
        <w:t xml:space="preserve"> </w:t>
      </w:r>
      <w:r w:rsidRPr="00271485">
        <w:rPr>
          <w:szCs w:val="22"/>
        </w:rPr>
        <w:t xml:space="preserve">Une offre est inacceptable lorsque son prix excède le seuil de </w:t>
      </w:r>
      <w:sdt>
        <w:sdtPr>
          <w:rPr>
            <w:szCs w:val="22"/>
          </w:rPr>
          <w:id w:val="-865757551"/>
          <w:placeholder>
            <w:docPart w:val="B5DF8CA58B884F64A300001E0E65F226"/>
          </w:placeholder>
        </w:sdtPr>
        <w:sdtEndPr/>
        <w:sdtContent>
          <w:r w:rsidR="00664E1A" w:rsidRPr="00B00CB2">
            <w:rPr>
              <w:szCs w:val="22"/>
            </w:rPr>
            <w:t>11</w:t>
          </w:r>
          <w:r w:rsidR="00664E1A" w:rsidRPr="00033D16">
            <w:rPr>
              <w:szCs w:val="22"/>
            </w:rPr>
            <w:t>5%</w:t>
          </w:r>
        </w:sdtContent>
      </w:sdt>
      <w:r w:rsidR="00276812" w:rsidRPr="00B00CB2">
        <w:rPr>
          <w:szCs w:val="22"/>
        </w:rPr>
        <w:t xml:space="preserve"> </w:t>
      </w:r>
      <w:r w:rsidRPr="00033D16">
        <w:rPr>
          <w:szCs w:val="22"/>
        </w:rPr>
        <w:t xml:space="preserve">de l’estimation administrative retenue par le </w:t>
      </w:r>
      <w:r w:rsidR="00F058CD" w:rsidRPr="00271485">
        <w:rPr>
          <w:szCs w:val="22"/>
        </w:rPr>
        <w:t>pouvoir adjudicateur</w:t>
      </w:r>
      <w:r w:rsidRPr="00271485">
        <w:rPr>
          <w:szCs w:val="22"/>
        </w:rPr>
        <w:t xml:space="preserve"> avant </w:t>
      </w:r>
      <w:r w:rsidR="00664E1A" w:rsidRPr="00271485">
        <w:rPr>
          <w:szCs w:val="22"/>
        </w:rPr>
        <w:t>le lancement de la consultation.</w:t>
      </w:r>
      <w:r w:rsidRPr="00271485">
        <w:rPr>
          <w:szCs w:val="22"/>
        </w:rPr>
        <w:t xml:space="preserve"> Cette acceptabilité financière sera déterminée au regard </w:t>
      </w:r>
      <w:sdt>
        <w:sdtPr>
          <w:rPr>
            <w:szCs w:val="22"/>
          </w:rPr>
          <w:id w:val="-84084680"/>
          <w:placeholder>
            <w:docPart w:val="8ACC473308A5444092CAF1FE060E83FF"/>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comboBox>
        </w:sdtPr>
        <w:sdtEndPr/>
        <w:sdtContent>
          <w:r w:rsidR="00664E1A" w:rsidRPr="003965B4">
            <w:rPr>
              <w:szCs w:val="22"/>
            </w:rPr>
            <w:t xml:space="preserve">de la moyenne des montants minimum et maximum </w:t>
          </w:r>
        </w:sdtContent>
      </w:sdt>
      <w:r w:rsidRPr="00B00CB2">
        <w:rPr>
          <w:szCs w:val="22"/>
        </w:rPr>
        <w:t>des offres des candidats.</w:t>
      </w:r>
    </w:p>
    <w:p w14:paraId="426B22B4" w14:textId="5DAA5003" w:rsidR="00180C30" w:rsidRPr="00271485" w:rsidRDefault="00E23EFD" w:rsidP="00180C30">
      <w:pPr>
        <w:pStyle w:val="Titre3"/>
        <w:rPr>
          <w:szCs w:val="22"/>
        </w:rPr>
      </w:pPr>
      <w:bookmarkStart w:id="161" w:name="_Toc23168216"/>
      <w:bookmarkStart w:id="162" w:name="_Toc24544750"/>
      <w:bookmarkStart w:id="163" w:name="_Toc24544830"/>
      <w:bookmarkStart w:id="164" w:name="_Toc222727792"/>
      <w:r w:rsidRPr="00271485">
        <w:rPr>
          <w:szCs w:val="22"/>
        </w:rPr>
        <w:t>5</w:t>
      </w:r>
      <w:r w:rsidR="00180C30" w:rsidRPr="00271485">
        <w:rPr>
          <w:szCs w:val="22"/>
        </w:rPr>
        <w:t>.4.2 – Classement des offres recevables</w:t>
      </w:r>
      <w:bookmarkEnd w:id="161"/>
      <w:bookmarkEnd w:id="162"/>
      <w:bookmarkEnd w:id="163"/>
      <w:bookmarkEnd w:id="164"/>
    </w:p>
    <w:p w14:paraId="231F3972" w14:textId="15FD49C1" w:rsidR="00180C30" w:rsidRPr="00271485" w:rsidRDefault="00180C30" w:rsidP="00180C30">
      <w:pPr>
        <w:pStyle w:val="texte"/>
        <w:spacing w:before="120"/>
        <w:ind w:firstLine="0"/>
        <w:rPr>
          <w:szCs w:val="22"/>
        </w:rPr>
      </w:pPr>
      <w:r w:rsidRPr="00271485">
        <w:rPr>
          <w:szCs w:val="22"/>
        </w:rPr>
        <w:t>Le classement des offres recevables</w:t>
      </w:r>
      <w:r w:rsidR="00BC2A91" w:rsidRPr="00271485">
        <w:rPr>
          <w:szCs w:val="22"/>
        </w:rPr>
        <w:t xml:space="preserve">, éventuellement </w:t>
      </w:r>
      <w:r w:rsidR="00A07A7B" w:rsidRPr="00271485">
        <w:rPr>
          <w:szCs w:val="22"/>
        </w:rPr>
        <w:t>pour chaque lot</w:t>
      </w:r>
      <w:r w:rsidRPr="00271485">
        <w:rPr>
          <w:szCs w:val="22"/>
        </w:rPr>
        <w:t xml:space="preserve"> sera déterminé sur la base des critères et sous-critères présentés dans le tableau ci-dessous, et selon les notations et formules indiquées ci-après, après examen comparatif des offres.</w:t>
      </w:r>
    </w:p>
    <w:p w14:paraId="7FEB8D06" w14:textId="31032C4F" w:rsidR="00180C30" w:rsidRPr="00271485" w:rsidRDefault="00180C30" w:rsidP="00180C30">
      <w:pPr>
        <w:pStyle w:val="texte"/>
        <w:spacing w:before="120"/>
        <w:ind w:firstLine="0"/>
        <w:rPr>
          <w:szCs w:val="22"/>
        </w:rPr>
      </w:pPr>
      <w:r w:rsidRPr="00271485">
        <w:rPr>
          <w:szCs w:val="22"/>
        </w:rPr>
        <w:t>En cas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71485" w14:paraId="507BBC2F" w14:textId="77777777" w:rsidTr="008D201D">
        <w:tc>
          <w:tcPr>
            <w:tcW w:w="2164" w:type="dxa"/>
            <w:shd w:val="clear" w:color="auto" w:fill="F2F2F2" w:themeFill="background1" w:themeFillShade="F2"/>
          </w:tcPr>
          <w:p w14:paraId="0A8E0B61" w14:textId="77777777" w:rsidR="00180C30" w:rsidRPr="00271485" w:rsidRDefault="00180C30" w:rsidP="0035470F">
            <w:pPr>
              <w:pStyle w:val="texte"/>
              <w:keepNext/>
              <w:spacing w:before="120" w:after="120"/>
              <w:ind w:firstLine="0"/>
              <w:rPr>
                <w:b/>
                <w:szCs w:val="22"/>
              </w:rPr>
            </w:pPr>
            <w:r w:rsidRPr="00271485">
              <w:rPr>
                <w:b/>
                <w:szCs w:val="22"/>
              </w:rPr>
              <w:lastRenderedPageBreak/>
              <w:t>Critères</w:t>
            </w:r>
          </w:p>
        </w:tc>
        <w:tc>
          <w:tcPr>
            <w:tcW w:w="2591" w:type="dxa"/>
            <w:shd w:val="clear" w:color="auto" w:fill="F2F2F2" w:themeFill="background1" w:themeFillShade="F2"/>
          </w:tcPr>
          <w:p w14:paraId="065746CF" w14:textId="6A7E696E" w:rsidR="00180C30" w:rsidRPr="00271485" w:rsidRDefault="00180C30" w:rsidP="00A07A7B">
            <w:pPr>
              <w:pStyle w:val="texte"/>
              <w:keepNext/>
              <w:spacing w:before="120" w:after="120"/>
              <w:ind w:firstLine="0"/>
              <w:rPr>
                <w:szCs w:val="22"/>
              </w:rPr>
            </w:pPr>
            <w:r w:rsidRPr="00271485">
              <w:rPr>
                <w:szCs w:val="22"/>
              </w:rPr>
              <w:t>Sous-critères</w:t>
            </w:r>
          </w:p>
        </w:tc>
        <w:tc>
          <w:tcPr>
            <w:tcW w:w="3330" w:type="dxa"/>
            <w:shd w:val="clear" w:color="auto" w:fill="F2F2F2" w:themeFill="background1" w:themeFillShade="F2"/>
          </w:tcPr>
          <w:p w14:paraId="5D441A03" w14:textId="77777777" w:rsidR="00180C30" w:rsidRPr="00271485" w:rsidRDefault="00180C30" w:rsidP="0035470F">
            <w:pPr>
              <w:pStyle w:val="texte"/>
              <w:keepNext/>
              <w:spacing w:before="120" w:after="120"/>
              <w:ind w:firstLine="0"/>
              <w:jc w:val="center"/>
              <w:rPr>
                <w:szCs w:val="22"/>
              </w:rPr>
            </w:pPr>
            <w:r w:rsidRPr="00271485">
              <w:rPr>
                <w:szCs w:val="22"/>
              </w:rPr>
              <w:t>Éléments particuliers pris en compte</w:t>
            </w:r>
          </w:p>
        </w:tc>
        <w:tc>
          <w:tcPr>
            <w:tcW w:w="1129" w:type="dxa"/>
            <w:shd w:val="clear" w:color="auto" w:fill="F2F2F2" w:themeFill="background1" w:themeFillShade="F2"/>
          </w:tcPr>
          <w:p w14:paraId="18A6C261" w14:textId="77777777" w:rsidR="00180C30" w:rsidRPr="00271485" w:rsidRDefault="00180C30" w:rsidP="0035470F">
            <w:pPr>
              <w:pStyle w:val="texte"/>
              <w:keepNext/>
              <w:spacing w:before="120" w:after="120"/>
              <w:ind w:firstLine="0"/>
              <w:jc w:val="center"/>
              <w:rPr>
                <w:szCs w:val="22"/>
              </w:rPr>
            </w:pPr>
            <w:r w:rsidRPr="00271485">
              <w:rPr>
                <w:szCs w:val="22"/>
              </w:rPr>
              <w:t>Note maximale</w:t>
            </w:r>
          </w:p>
        </w:tc>
      </w:tr>
      <w:tr w:rsidR="00F246E8" w:rsidRPr="00271485" w14:paraId="069D9499" w14:textId="77777777" w:rsidTr="008D201D">
        <w:tc>
          <w:tcPr>
            <w:tcW w:w="2164" w:type="dxa"/>
          </w:tcPr>
          <w:p w14:paraId="35EF32B6" w14:textId="77777777" w:rsidR="00180C30" w:rsidRPr="003965B4" w:rsidRDefault="00180C30" w:rsidP="0035470F">
            <w:pPr>
              <w:pStyle w:val="texte"/>
              <w:keepNext/>
              <w:spacing w:before="120" w:after="120"/>
              <w:ind w:firstLine="0"/>
              <w:rPr>
                <w:b/>
                <w:szCs w:val="22"/>
              </w:rPr>
            </w:pPr>
            <w:r w:rsidRPr="003965B4">
              <w:rPr>
                <w:b/>
                <w:szCs w:val="22"/>
              </w:rPr>
              <w:t>Prix</w:t>
            </w:r>
          </w:p>
        </w:tc>
        <w:tc>
          <w:tcPr>
            <w:tcW w:w="2591" w:type="dxa"/>
          </w:tcPr>
          <w:p w14:paraId="34794F94" w14:textId="77777777" w:rsidR="00180C30" w:rsidRPr="003965B4" w:rsidRDefault="00180C30" w:rsidP="0035470F">
            <w:pPr>
              <w:pStyle w:val="texte"/>
              <w:keepNext/>
              <w:spacing w:before="120" w:after="120"/>
              <w:ind w:firstLine="0"/>
              <w:rPr>
                <w:szCs w:val="22"/>
              </w:rPr>
            </w:pPr>
          </w:p>
        </w:tc>
        <w:tc>
          <w:tcPr>
            <w:tcW w:w="3330" w:type="dxa"/>
          </w:tcPr>
          <w:p w14:paraId="2CEEA3FA" w14:textId="77777777" w:rsidR="00180C30" w:rsidRPr="003965B4" w:rsidRDefault="00180C30" w:rsidP="0035470F">
            <w:pPr>
              <w:pStyle w:val="texte"/>
              <w:keepNext/>
              <w:spacing w:before="120" w:after="120"/>
              <w:ind w:firstLine="0"/>
              <w:jc w:val="center"/>
              <w:rPr>
                <w:szCs w:val="22"/>
              </w:rPr>
            </w:pPr>
          </w:p>
        </w:tc>
        <w:tc>
          <w:tcPr>
            <w:tcW w:w="1129" w:type="dxa"/>
          </w:tcPr>
          <w:p w14:paraId="5A158509" w14:textId="77777777" w:rsidR="00180C30" w:rsidRPr="003965B4" w:rsidRDefault="00180C30" w:rsidP="0035470F">
            <w:pPr>
              <w:pStyle w:val="texte"/>
              <w:keepNext/>
              <w:spacing w:before="120" w:after="120"/>
              <w:ind w:firstLine="0"/>
              <w:jc w:val="center"/>
              <w:rPr>
                <w:b/>
                <w:szCs w:val="22"/>
              </w:rPr>
            </w:pPr>
            <w:r w:rsidRPr="003965B4">
              <w:rPr>
                <w:b/>
                <w:szCs w:val="22"/>
              </w:rPr>
              <w:t>70</w:t>
            </w:r>
          </w:p>
        </w:tc>
      </w:tr>
      <w:tr w:rsidR="00F246E8" w:rsidRPr="00271485" w14:paraId="491D5258" w14:textId="77777777" w:rsidTr="008D201D">
        <w:tc>
          <w:tcPr>
            <w:tcW w:w="2164" w:type="dxa"/>
          </w:tcPr>
          <w:p w14:paraId="665A5B64" w14:textId="77777777" w:rsidR="00180C30" w:rsidRPr="003965B4" w:rsidRDefault="00180C30" w:rsidP="0035470F">
            <w:pPr>
              <w:pStyle w:val="texte"/>
              <w:keepNext/>
              <w:spacing w:before="120" w:after="120"/>
              <w:ind w:firstLine="0"/>
              <w:rPr>
                <w:b/>
                <w:szCs w:val="22"/>
              </w:rPr>
            </w:pPr>
            <w:r w:rsidRPr="003965B4">
              <w:rPr>
                <w:b/>
                <w:szCs w:val="22"/>
              </w:rPr>
              <w:t>Valeur technique</w:t>
            </w:r>
          </w:p>
        </w:tc>
        <w:tc>
          <w:tcPr>
            <w:tcW w:w="2591" w:type="dxa"/>
          </w:tcPr>
          <w:p w14:paraId="3370F2CE" w14:textId="77777777" w:rsidR="00180C30" w:rsidRPr="003965B4" w:rsidRDefault="00180C30" w:rsidP="0035470F">
            <w:pPr>
              <w:pStyle w:val="texte"/>
              <w:keepNext/>
              <w:spacing w:before="120" w:after="120"/>
              <w:ind w:firstLine="0"/>
              <w:rPr>
                <w:szCs w:val="22"/>
              </w:rPr>
            </w:pPr>
          </w:p>
        </w:tc>
        <w:tc>
          <w:tcPr>
            <w:tcW w:w="3330" w:type="dxa"/>
          </w:tcPr>
          <w:p w14:paraId="0F1F9CC2" w14:textId="77777777" w:rsidR="00180C30" w:rsidRPr="003965B4" w:rsidRDefault="00180C30" w:rsidP="0035470F">
            <w:pPr>
              <w:pStyle w:val="texte"/>
              <w:keepNext/>
              <w:spacing w:before="120" w:after="120"/>
              <w:ind w:firstLine="0"/>
              <w:jc w:val="center"/>
              <w:rPr>
                <w:szCs w:val="22"/>
              </w:rPr>
            </w:pPr>
          </w:p>
        </w:tc>
        <w:tc>
          <w:tcPr>
            <w:tcW w:w="1129" w:type="dxa"/>
          </w:tcPr>
          <w:p w14:paraId="4ACD82BC" w14:textId="73B3B721" w:rsidR="00180C30" w:rsidRPr="003965B4" w:rsidRDefault="00664E1A" w:rsidP="0035470F">
            <w:pPr>
              <w:pStyle w:val="texte"/>
              <w:keepNext/>
              <w:spacing w:before="120" w:after="120"/>
              <w:ind w:firstLine="0"/>
              <w:jc w:val="center"/>
              <w:rPr>
                <w:b/>
                <w:szCs w:val="22"/>
              </w:rPr>
            </w:pPr>
            <w:r w:rsidRPr="003965B4">
              <w:rPr>
                <w:b/>
                <w:szCs w:val="22"/>
              </w:rPr>
              <w:t>30</w:t>
            </w:r>
          </w:p>
        </w:tc>
      </w:tr>
      <w:tr w:rsidR="003C306D" w:rsidRPr="00271485" w14:paraId="6854001A" w14:textId="77777777" w:rsidTr="008D201D">
        <w:tc>
          <w:tcPr>
            <w:tcW w:w="2164" w:type="dxa"/>
          </w:tcPr>
          <w:p w14:paraId="48E4B17E" w14:textId="77777777" w:rsidR="003C306D" w:rsidRPr="003965B4" w:rsidRDefault="003C306D">
            <w:pPr>
              <w:pStyle w:val="texte"/>
              <w:keepNext/>
              <w:spacing w:before="120" w:after="120"/>
              <w:ind w:firstLine="0"/>
              <w:rPr>
                <w:b/>
                <w:szCs w:val="22"/>
              </w:rPr>
            </w:pPr>
          </w:p>
        </w:tc>
        <w:tc>
          <w:tcPr>
            <w:tcW w:w="2591" w:type="dxa"/>
          </w:tcPr>
          <w:p w14:paraId="087A0F0F" w14:textId="7B55FB42" w:rsidR="003C306D" w:rsidRPr="003965B4" w:rsidRDefault="003C306D" w:rsidP="00410711">
            <w:pPr>
              <w:pStyle w:val="texte"/>
              <w:keepNext/>
              <w:spacing w:before="120" w:after="120"/>
              <w:ind w:firstLine="0"/>
              <w:rPr>
                <w:szCs w:val="22"/>
              </w:rPr>
            </w:pPr>
            <w:r w:rsidRPr="003965B4">
              <w:rPr>
                <w:szCs w:val="22"/>
              </w:rPr>
              <w:t xml:space="preserve">Démarche qualité et méthodologie d’exécution </w:t>
            </w:r>
          </w:p>
        </w:tc>
        <w:tc>
          <w:tcPr>
            <w:tcW w:w="3330" w:type="dxa"/>
          </w:tcPr>
          <w:p w14:paraId="4DA07596" w14:textId="74B0F2BD" w:rsidR="003C306D" w:rsidRPr="003965B4" w:rsidRDefault="001002BE" w:rsidP="00410711">
            <w:pPr>
              <w:pStyle w:val="texte"/>
              <w:keepNext/>
              <w:spacing w:before="120" w:after="120"/>
              <w:ind w:firstLine="0"/>
              <w:rPr>
                <w:szCs w:val="22"/>
              </w:rPr>
            </w:pPr>
            <w:r w:rsidRPr="003965B4">
              <w:rPr>
                <w:szCs w:val="22"/>
              </w:rPr>
              <w:t>Mémoire technique : descriptif précis de la qualification des personnels et nature des moyens techniques en regard des prestations à réalise</w:t>
            </w:r>
            <w:r w:rsidR="00C27323" w:rsidRPr="003965B4">
              <w:rPr>
                <w:szCs w:val="22"/>
              </w:rPr>
              <w:t>r ainsi qu’un descriptif de l’organisation du chantier</w:t>
            </w:r>
            <w:r w:rsidRPr="003965B4">
              <w:rPr>
                <w:szCs w:val="22"/>
              </w:rPr>
              <w:t>.</w:t>
            </w:r>
          </w:p>
        </w:tc>
        <w:tc>
          <w:tcPr>
            <w:tcW w:w="1129" w:type="dxa"/>
          </w:tcPr>
          <w:p w14:paraId="1FCBCBBE" w14:textId="435D3F8F" w:rsidR="003C306D" w:rsidRPr="003965B4" w:rsidRDefault="00B8586B" w:rsidP="00410711">
            <w:pPr>
              <w:pStyle w:val="texte"/>
              <w:keepNext/>
              <w:spacing w:before="120" w:after="120"/>
              <w:ind w:firstLine="0"/>
              <w:jc w:val="center"/>
              <w:rPr>
                <w:b/>
                <w:szCs w:val="22"/>
              </w:rPr>
            </w:pPr>
            <w:r>
              <w:rPr>
                <w:szCs w:val="22"/>
              </w:rPr>
              <w:t>20</w:t>
            </w:r>
          </w:p>
        </w:tc>
      </w:tr>
      <w:tr w:rsidR="001002BE" w:rsidRPr="00271485" w14:paraId="5B8C0A17" w14:textId="77777777" w:rsidTr="008D201D">
        <w:tc>
          <w:tcPr>
            <w:tcW w:w="2164" w:type="dxa"/>
          </w:tcPr>
          <w:p w14:paraId="2D77EB09" w14:textId="77777777" w:rsidR="001002BE" w:rsidRPr="003965B4" w:rsidRDefault="001002BE">
            <w:pPr>
              <w:pStyle w:val="texte"/>
              <w:keepNext/>
              <w:spacing w:before="120" w:after="120"/>
              <w:ind w:firstLine="0"/>
              <w:rPr>
                <w:b/>
                <w:szCs w:val="22"/>
              </w:rPr>
            </w:pPr>
          </w:p>
        </w:tc>
        <w:tc>
          <w:tcPr>
            <w:tcW w:w="2591" w:type="dxa"/>
          </w:tcPr>
          <w:p w14:paraId="6C8081EC" w14:textId="7742548B" w:rsidR="001002BE" w:rsidRPr="003965B4" w:rsidRDefault="001002BE" w:rsidP="00410711">
            <w:pPr>
              <w:pStyle w:val="texte"/>
              <w:keepNext/>
              <w:spacing w:before="120" w:after="120"/>
              <w:ind w:firstLine="0"/>
              <w:rPr>
                <w:szCs w:val="22"/>
              </w:rPr>
            </w:pPr>
            <w:r w:rsidRPr="003965B4">
              <w:rPr>
                <w:szCs w:val="22"/>
              </w:rPr>
              <w:t>Expérience en lien avec l’objet de la consultation</w:t>
            </w:r>
          </w:p>
        </w:tc>
        <w:tc>
          <w:tcPr>
            <w:tcW w:w="3330" w:type="dxa"/>
          </w:tcPr>
          <w:p w14:paraId="190529C8" w14:textId="15D745B0" w:rsidR="001002BE" w:rsidRPr="003965B4" w:rsidRDefault="001002BE" w:rsidP="00410711">
            <w:pPr>
              <w:pStyle w:val="texte"/>
              <w:keepNext/>
              <w:spacing w:before="120" w:after="120"/>
              <w:ind w:firstLine="0"/>
              <w:rPr>
                <w:szCs w:val="22"/>
              </w:rPr>
            </w:pPr>
            <w:r w:rsidRPr="003965B4">
              <w:rPr>
                <w:szCs w:val="22"/>
              </w:rPr>
              <w:t>Mémoire technique : descriptif précis du savoir-faire, de l’efficacité, de l’expérience ou de la fiabilité mis en évidence par les références et leur apport direct sur la qualité de l’offre en termes de personnels affectés à la réalisation des prestations</w:t>
            </w:r>
          </w:p>
        </w:tc>
        <w:tc>
          <w:tcPr>
            <w:tcW w:w="1129" w:type="dxa"/>
          </w:tcPr>
          <w:p w14:paraId="7620989F" w14:textId="6B5C3760" w:rsidR="001002BE" w:rsidRPr="003965B4" w:rsidRDefault="00B8586B">
            <w:pPr>
              <w:pStyle w:val="texte"/>
              <w:keepNext/>
              <w:spacing w:before="120" w:after="120"/>
              <w:ind w:firstLine="0"/>
              <w:jc w:val="center"/>
              <w:rPr>
                <w:szCs w:val="22"/>
              </w:rPr>
            </w:pPr>
            <w:r w:rsidRPr="003965B4">
              <w:rPr>
                <w:szCs w:val="22"/>
              </w:rPr>
              <w:t>1</w:t>
            </w:r>
            <w:r>
              <w:rPr>
                <w:szCs w:val="22"/>
              </w:rPr>
              <w:t>0</w:t>
            </w:r>
          </w:p>
        </w:tc>
      </w:tr>
      <w:tr w:rsidR="00F246E8" w:rsidRPr="00271485" w14:paraId="518354F1" w14:textId="77777777" w:rsidTr="008D201D">
        <w:tc>
          <w:tcPr>
            <w:tcW w:w="2164" w:type="dxa"/>
          </w:tcPr>
          <w:p w14:paraId="7A8D8345" w14:textId="77777777" w:rsidR="00180C30" w:rsidRPr="003965B4" w:rsidRDefault="00180C30" w:rsidP="0035470F">
            <w:pPr>
              <w:pStyle w:val="texte"/>
              <w:keepNext/>
              <w:spacing w:before="120" w:after="120"/>
              <w:ind w:firstLine="0"/>
              <w:rPr>
                <w:b/>
                <w:szCs w:val="22"/>
              </w:rPr>
            </w:pPr>
            <w:r w:rsidRPr="003965B4">
              <w:rPr>
                <w:b/>
                <w:szCs w:val="22"/>
              </w:rPr>
              <w:t>TOTAL NOTE</w:t>
            </w:r>
          </w:p>
        </w:tc>
        <w:tc>
          <w:tcPr>
            <w:tcW w:w="2591" w:type="dxa"/>
          </w:tcPr>
          <w:p w14:paraId="21F1D8EB" w14:textId="77777777" w:rsidR="00180C30" w:rsidRPr="003965B4" w:rsidRDefault="00180C30" w:rsidP="0035470F">
            <w:pPr>
              <w:pStyle w:val="texte"/>
              <w:keepNext/>
              <w:spacing w:before="120" w:after="120"/>
              <w:ind w:firstLine="0"/>
              <w:rPr>
                <w:szCs w:val="22"/>
              </w:rPr>
            </w:pPr>
          </w:p>
        </w:tc>
        <w:tc>
          <w:tcPr>
            <w:tcW w:w="3330" w:type="dxa"/>
          </w:tcPr>
          <w:p w14:paraId="561B63BF" w14:textId="77777777" w:rsidR="00180C30" w:rsidRPr="003965B4" w:rsidRDefault="00180C30" w:rsidP="0035470F">
            <w:pPr>
              <w:pStyle w:val="texte"/>
              <w:keepNext/>
              <w:spacing w:before="120" w:after="120"/>
              <w:ind w:firstLine="0"/>
              <w:jc w:val="center"/>
              <w:rPr>
                <w:szCs w:val="22"/>
              </w:rPr>
            </w:pPr>
          </w:p>
        </w:tc>
        <w:tc>
          <w:tcPr>
            <w:tcW w:w="1129" w:type="dxa"/>
          </w:tcPr>
          <w:p w14:paraId="73CE6EF3" w14:textId="77777777" w:rsidR="00180C30" w:rsidRPr="003965B4" w:rsidRDefault="00180C30" w:rsidP="0035470F">
            <w:pPr>
              <w:pStyle w:val="texte"/>
              <w:keepNext/>
              <w:spacing w:before="120" w:after="120"/>
              <w:ind w:firstLine="0"/>
              <w:jc w:val="center"/>
              <w:rPr>
                <w:b/>
                <w:szCs w:val="22"/>
              </w:rPr>
            </w:pPr>
            <w:r w:rsidRPr="003965B4">
              <w:rPr>
                <w:b/>
                <w:szCs w:val="22"/>
              </w:rPr>
              <w:t>100</w:t>
            </w:r>
          </w:p>
        </w:tc>
      </w:tr>
    </w:tbl>
    <w:p w14:paraId="60A24928" w14:textId="77777777" w:rsidR="00180C30" w:rsidRPr="00271485" w:rsidRDefault="00180C30" w:rsidP="00180C30">
      <w:pPr>
        <w:pStyle w:val="texte"/>
        <w:spacing w:before="120"/>
        <w:ind w:firstLine="0"/>
        <w:rPr>
          <w:szCs w:val="22"/>
        </w:rPr>
      </w:pPr>
      <w:r w:rsidRPr="00271485">
        <w:rPr>
          <w:szCs w:val="22"/>
        </w:rPr>
        <w:t>Les méthodes de notation utilisées seront les suivantes :</w:t>
      </w:r>
    </w:p>
    <w:p w14:paraId="17DE32E9" w14:textId="0A1709BE" w:rsidR="00CF1F8C" w:rsidRPr="00271485" w:rsidRDefault="00CF1F8C" w:rsidP="00CF1F8C">
      <w:pPr>
        <w:pStyle w:val="texte"/>
        <w:numPr>
          <w:ilvl w:val="0"/>
          <w:numId w:val="4"/>
        </w:numPr>
        <w:spacing w:before="120"/>
        <w:ind w:left="567"/>
        <w:rPr>
          <w:szCs w:val="22"/>
        </w:rPr>
      </w:pPr>
      <w:bookmarkStart w:id="165" w:name="_Toc23168219"/>
      <w:bookmarkStart w:id="166" w:name="_Toc24544753"/>
      <w:bookmarkStart w:id="167" w:name="_Toc24544833"/>
      <w:r w:rsidRPr="00271485">
        <w:rPr>
          <w:szCs w:val="22"/>
        </w:rPr>
        <w:t>Formule pour les critères et sous-critères quantitatifs (</w:t>
      </w:r>
      <w:r w:rsidRPr="00D87A3A">
        <w:rPr>
          <w:szCs w:val="22"/>
        </w:rPr>
        <w:t xml:space="preserve">paramètres </w:t>
      </w:r>
      <w:r w:rsidR="00410711" w:rsidRPr="003965B4">
        <w:rPr>
          <w:szCs w:val="22"/>
        </w:rPr>
        <w:t>prix</w:t>
      </w:r>
      <w:r w:rsidRPr="00D87A3A">
        <w:rPr>
          <w:szCs w:val="22"/>
        </w:rPr>
        <w:t>) </w:t>
      </w:r>
      <w:r w:rsidRPr="00271485">
        <w:rPr>
          <w:szCs w:val="22"/>
        </w:rPr>
        <w:t>:</w:t>
      </w:r>
    </w:p>
    <w:p w14:paraId="4253C98B" w14:textId="77777777" w:rsidR="00CF1F8C" w:rsidRPr="00B00CB2"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2367BC7A" w14:textId="378940FD" w:rsidR="00CF1F8C" w:rsidRPr="00A24223" w:rsidRDefault="00CF1F8C" w:rsidP="00CF1F8C">
      <w:pPr>
        <w:pStyle w:val="texte"/>
        <w:spacing w:before="120"/>
        <w:ind w:left="567" w:firstLine="0"/>
        <w:rPr>
          <w:szCs w:val="22"/>
        </w:rPr>
      </w:pPr>
      <w:r w:rsidRPr="00271485">
        <w:rPr>
          <w:szCs w:val="22"/>
        </w:rPr>
        <w:t xml:space="preserve">L’analyse des offres selon le critère « prix » sera </w:t>
      </w:r>
      <w:r w:rsidRPr="00A24223">
        <w:rPr>
          <w:szCs w:val="22"/>
        </w:rPr>
        <w:t xml:space="preserve">menée au regard </w:t>
      </w:r>
      <w:r w:rsidR="00410711" w:rsidRPr="003965B4">
        <w:rPr>
          <w:szCs w:val="22"/>
        </w:rPr>
        <w:t xml:space="preserve">de la moyenne arithmétique des montants minimum et maximum </w:t>
      </w:r>
      <w:r w:rsidRPr="00A24223">
        <w:rPr>
          <w:szCs w:val="22"/>
        </w:rPr>
        <w:t>des offres des candidats.</w:t>
      </w:r>
    </w:p>
    <w:p w14:paraId="5DB66C23" w14:textId="4A87B476" w:rsidR="00CF1F8C" w:rsidRPr="00271485" w:rsidRDefault="00CF1F8C" w:rsidP="00CF1F8C">
      <w:pPr>
        <w:pStyle w:val="texte"/>
        <w:numPr>
          <w:ilvl w:val="0"/>
          <w:numId w:val="4"/>
        </w:numPr>
        <w:spacing w:before="120"/>
        <w:ind w:left="567"/>
        <w:rPr>
          <w:szCs w:val="22"/>
        </w:rPr>
      </w:pPr>
      <w:r w:rsidRPr="00271485">
        <w:rPr>
          <w:szCs w:val="22"/>
        </w:rPr>
        <w:t>Échelle de notation pour les critères et sous-critères qualitatifs (</w:t>
      </w:r>
      <w:r w:rsidRPr="003965B4">
        <w:rPr>
          <w:szCs w:val="22"/>
        </w:rPr>
        <w:t>paramètre valeur technique</w:t>
      </w:r>
      <w:r w:rsidRPr="00D87A3A">
        <w:rPr>
          <w:szCs w:val="22"/>
        </w:rPr>
        <w:t>) :</w:t>
      </w:r>
    </w:p>
    <w:p w14:paraId="3A5F500F" w14:textId="77777777" w:rsidR="00CF1F8C" w:rsidRPr="00271485"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758F2504" w14:textId="05673ABB" w:rsidR="00CF1F8C" w:rsidRPr="003965B4" w:rsidRDefault="00CF1F8C" w:rsidP="00CF1F8C">
      <w:pPr>
        <w:pStyle w:val="texte"/>
        <w:spacing w:before="120"/>
        <w:ind w:left="1134" w:firstLine="0"/>
        <w:jc w:val="left"/>
        <w:rPr>
          <w:i/>
          <w:szCs w:val="22"/>
        </w:rPr>
      </w:pPr>
      <w:r w:rsidRPr="003965B4">
        <w:rPr>
          <w:i/>
          <w:szCs w:val="22"/>
        </w:rPr>
        <w:t xml:space="preserve">Note attribuée au sous-critère = note maximale du sous-critère * coefficient de l’échelle de notation ci-après : </w:t>
      </w:r>
    </w:p>
    <w:p w14:paraId="0F8BF4EE" w14:textId="77777777" w:rsidR="00CF1F8C" w:rsidRPr="00271485" w:rsidRDefault="00CF1F8C" w:rsidP="00CF1F8C">
      <w:pPr>
        <w:pStyle w:val="texte"/>
        <w:spacing w:before="120"/>
        <w:ind w:left="567"/>
        <w:rPr>
          <w:szCs w:val="22"/>
        </w:rPr>
      </w:pPr>
      <w:r w:rsidRPr="00B00CB2">
        <w:rPr>
          <w:szCs w:val="22"/>
        </w:rPr>
        <w:t>-</w:t>
      </w:r>
      <w:r w:rsidRPr="00B00CB2">
        <w:rPr>
          <w:szCs w:val="22"/>
        </w:rPr>
        <w:tab/>
        <w:t>Réponse très satisfaisante (excellente) :</w:t>
      </w:r>
      <w:r w:rsidRPr="00B00CB2">
        <w:rPr>
          <w:szCs w:val="22"/>
        </w:rPr>
        <w:tab/>
        <w:t xml:space="preserve">          100 % de la note</w:t>
      </w:r>
      <w:r w:rsidRPr="00033D16">
        <w:rPr>
          <w:szCs w:val="22"/>
        </w:rPr>
        <w:t xml:space="preserve"> maximale</w:t>
      </w:r>
    </w:p>
    <w:p w14:paraId="07400649" w14:textId="77777777" w:rsidR="00CF1F8C" w:rsidRPr="00271485" w:rsidRDefault="00CF1F8C" w:rsidP="00CF1F8C">
      <w:pPr>
        <w:pStyle w:val="texte"/>
        <w:spacing w:before="120"/>
        <w:ind w:left="567"/>
        <w:rPr>
          <w:szCs w:val="22"/>
        </w:rPr>
      </w:pPr>
      <w:r w:rsidRPr="00271485">
        <w:rPr>
          <w:szCs w:val="22"/>
        </w:rPr>
        <w:t>-</w:t>
      </w:r>
      <w:r w:rsidRPr="00271485">
        <w:rPr>
          <w:szCs w:val="22"/>
        </w:rPr>
        <w:tab/>
        <w:t>Réponse satisfaisante (bonne) :</w:t>
      </w:r>
      <w:r w:rsidRPr="00271485">
        <w:rPr>
          <w:szCs w:val="22"/>
        </w:rPr>
        <w:tab/>
      </w:r>
      <w:r w:rsidRPr="00271485">
        <w:rPr>
          <w:szCs w:val="22"/>
        </w:rPr>
        <w:tab/>
      </w:r>
      <w:r w:rsidRPr="00271485">
        <w:rPr>
          <w:szCs w:val="22"/>
        </w:rPr>
        <w:tab/>
        <w:t>75 % de la note maximale</w:t>
      </w:r>
    </w:p>
    <w:p w14:paraId="3E3DDE5C" w14:textId="77777777" w:rsidR="00CF1F8C" w:rsidRPr="00271485" w:rsidRDefault="00CF1F8C" w:rsidP="00CF1F8C">
      <w:pPr>
        <w:pStyle w:val="texte"/>
        <w:spacing w:before="120"/>
        <w:ind w:left="567"/>
        <w:rPr>
          <w:szCs w:val="22"/>
        </w:rPr>
      </w:pPr>
      <w:r w:rsidRPr="00271485">
        <w:rPr>
          <w:szCs w:val="22"/>
        </w:rPr>
        <w:t>-</w:t>
      </w:r>
      <w:r w:rsidRPr="00271485">
        <w:rPr>
          <w:szCs w:val="22"/>
        </w:rPr>
        <w:tab/>
        <w:t>Réponse passable (moyenne) :</w:t>
      </w:r>
      <w:r w:rsidRPr="00271485">
        <w:rPr>
          <w:szCs w:val="22"/>
        </w:rPr>
        <w:tab/>
      </w:r>
      <w:r w:rsidRPr="00271485">
        <w:rPr>
          <w:szCs w:val="22"/>
        </w:rPr>
        <w:tab/>
      </w:r>
      <w:r w:rsidRPr="00271485">
        <w:rPr>
          <w:szCs w:val="22"/>
        </w:rPr>
        <w:tab/>
        <w:t>50 % de la note maximale</w:t>
      </w:r>
    </w:p>
    <w:p w14:paraId="66883FF8" w14:textId="77777777" w:rsidR="00CF1F8C" w:rsidRPr="00271485" w:rsidRDefault="00CF1F8C" w:rsidP="00CF1F8C">
      <w:pPr>
        <w:pStyle w:val="texte"/>
        <w:spacing w:before="120"/>
        <w:ind w:left="567"/>
        <w:rPr>
          <w:szCs w:val="22"/>
        </w:rPr>
      </w:pPr>
      <w:r w:rsidRPr="00271485">
        <w:rPr>
          <w:szCs w:val="22"/>
        </w:rPr>
        <w:t>-</w:t>
      </w:r>
      <w:r w:rsidRPr="00271485">
        <w:rPr>
          <w:szCs w:val="22"/>
        </w:rPr>
        <w:tab/>
        <w:t>Réponse insuffisante (médiocre) :</w:t>
      </w:r>
      <w:r w:rsidRPr="00271485">
        <w:rPr>
          <w:szCs w:val="22"/>
        </w:rPr>
        <w:tab/>
      </w:r>
      <w:r w:rsidRPr="00271485">
        <w:rPr>
          <w:szCs w:val="22"/>
        </w:rPr>
        <w:tab/>
        <w:t>25 % de la note maximale</w:t>
      </w:r>
    </w:p>
    <w:p w14:paraId="140AF10D" w14:textId="77777777" w:rsidR="00CF1F8C" w:rsidRPr="00271485" w:rsidRDefault="00CF1F8C" w:rsidP="00CF1F8C">
      <w:pPr>
        <w:pStyle w:val="texte"/>
        <w:spacing w:before="120"/>
        <w:ind w:left="567"/>
        <w:rPr>
          <w:szCs w:val="22"/>
        </w:rPr>
      </w:pPr>
      <w:r w:rsidRPr="00271485">
        <w:rPr>
          <w:szCs w:val="22"/>
        </w:rPr>
        <w:t>-</w:t>
      </w:r>
      <w:r w:rsidRPr="00271485">
        <w:rPr>
          <w:szCs w:val="22"/>
        </w:rPr>
        <w:tab/>
        <w:t>Éléments non fournis ou inexploitables :</w:t>
      </w:r>
      <w:r w:rsidRPr="00271485">
        <w:rPr>
          <w:szCs w:val="22"/>
        </w:rPr>
        <w:tab/>
        <w:t>0 % de la note maximale</w:t>
      </w:r>
    </w:p>
    <w:p w14:paraId="2B2F3F1D" w14:textId="0CE246D4" w:rsidR="00CF1F8C" w:rsidRPr="00271485" w:rsidRDefault="00CF1F8C" w:rsidP="00CF1F8C">
      <w:pPr>
        <w:pStyle w:val="texte"/>
        <w:spacing w:before="120"/>
        <w:ind w:firstLine="0"/>
        <w:jc w:val="left"/>
        <w:rPr>
          <w:color w:val="0070C0"/>
          <w:szCs w:val="22"/>
        </w:rPr>
      </w:pPr>
      <w:r w:rsidRPr="00271485">
        <w:rPr>
          <w:szCs w:val="22"/>
        </w:rPr>
        <w:t>Si un sous-critère n’est pas décomposé en thèmes, la méthode de notation du sous-critère sera celle du thème ci-</w:t>
      </w:r>
      <w:r w:rsidR="00770B9D" w:rsidRPr="00271485">
        <w:rPr>
          <w:szCs w:val="22"/>
        </w:rPr>
        <w:t>dessus.</w:t>
      </w:r>
      <w:r w:rsidR="00410711" w:rsidRPr="00271485">
        <w:rPr>
          <w:b/>
          <w:color w:val="0070C0"/>
          <w:szCs w:val="22"/>
        </w:rPr>
        <w:t xml:space="preserve"> </w:t>
      </w:r>
    </w:p>
    <w:p w14:paraId="4E95021F" w14:textId="77777777" w:rsidR="00CF1F8C" w:rsidRPr="00271485" w:rsidRDefault="00CF1F8C" w:rsidP="00CF1F8C">
      <w:pPr>
        <w:pStyle w:val="texte"/>
        <w:numPr>
          <w:ilvl w:val="0"/>
          <w:numId w:val="4"/>
        </w:numPr>
        <w:spacing w:before="120"/>
        <w:ind w:left="567"/>
        <w:rPr>
          <w:szCs w:val="22"/>
        </w:rPr>
      </w:pPr>
      <w:r w:rsidRPr="00271485">
        <w:rPr>
          <w:szCs w:val="22"/>
        </w:rPr>
        <w:t>Chaque note de critère ou de sous-critère est arrondie à la 1</w:t>
      </w:r>
      <w:r w:rsidRPr="00271485">
        <w:rPr>
          <w:szCs w:val="22"/>
          <w:vertAlign w:val="superscript"/>
        </w:rPr>
        <w:t>ère</w:t>
      </w:r>
      <w:r w:rsidRPr="00271485">
        <w:rPr>
          <w:szCs w:val="22"/>
        </w:rPr>
        <w:t xml:space="preserve"> décimale.</w:t>
      </w:r>
    </w:p>
    <w:p w14:paraId="457F2DC9" w14:textId="0D8D753D" w:rsidR="00CF1F8C" w:rsidRPr="00271485" w:rsidRDefault="00CF1F8C" w:rsidP="00CF1F8C">
      <w:pPr>
        <w:pStyle w:val="texte"/>
        <w:numPr>
          <w:ilvl w:val="0"/>
          <w:numId w:val="4"/>
        </w:numPr>
        <w:spacing w:before="120"/>
        <w:ind w:left="567"/>
        <w:rPr>
          <w:szCs w:val="22"/>
        </w:rPr>
      </w:pPr>
      <w:r w:rsidRPr="00271485">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71485">
        <w:rPr>
          <w:szCs w:val="22"/>
          <w:vertAlign w:val="superscript"/>
        </w:rPr>
        <w:t>ère</w:t>
      </w:r>
      <w:r w:rsidRPr="00271485">
        <w:rPr>
          <w:szCs w:val="22"/>
        </w:rPr>
        <w:t xml:space="preserve"> décimale. </w:t>
      </w:r>
    </w:p>
    <w:p w14:paraId="1E46E755" w14:textId="77777777" w:rsidR="00180C30" w:rsidRPr="00271485" w:rsidRDefault="008D201D" w:rsidP="00180C30">
      <w:pPr>
        <w:pStyle w:val="Titre2"/>
      </w:pPr>
      <w:bookmarkStart w:id="168" w:name="_Toc222727793"/>
      <w:r w:rsidRPr="00271485">
        <w:t>5</w:t>
      </w:r>
      <w:r w:rsidR="00180C30" w:rsidRPr="00271485">
        <w:t xml:space="preserve">.5 </w:t>
      </w:r>
      <w:r w:rsidR="009104D3" w:rsidRPr="00271485">
        <w:t>–</w:t>
      </w:r>
      <w:r w:rsidR="00180C30" w:rsidRPr="00271485">
        <w:t xml:space="preserve"> Justificatifs de la conformité aux obligations sociales et fiscales.</w:t>
      </w:r>
      <w:bookmarkEnd w:id="165"/>
      <w:bookmarkEnd w:id="166"/>
      <w:bookmarkEnd w:id="167"/>
      <w:bookmarkEnd w:id="168"/>
      <w:r w:rsidR="00180C30" w:rsidRPr="00271485">
        <w:t xml:space="preserve"> </w:t>
      </w:r>
    </w:p>
    <w:p w14:paraId="2125694B" w14:textId="3950AA6F" w:rsidR="00180C30" w:rsidRPr="00271485" w:rsidRDefault="00180C30" w:rsidP="00180C30">
      <w:pPr>
        <w:pStyle w:val="texte"/>
        <w:spacing w:before="120"/>
        <w:ind w:firstLine="0"/>
        <w:rPr>
          <w:szCs w:val="22"/>
        </w:rPr>
      </w:pPr>
      <w:r w:rsidRPr="00271485">
        <w:rPr>
          <w:szCs w:val="22"/>
        </w:rPr>
        <w:t>Au stade du dépôt de la candidature, les candidats attestent sur l'honneur qu'ils sont en situation régulière au regard de leurs o</w:t>
      </w:r>
      <w:r w:rsidR="00FB2927" w:rsidRPr="00271485">
        <w:rPr>
          <w:szCs w:val="22"/>
        </w:rPr>
        <w:t>bligations fiscales et sociales.</w:t>
      </w:r>
    </w:p>
    <w:p w14:paraId="33452BAD" w14:textId="59E845EC" w:rsidR="00180C30" w:rsidRPr="00271485" w:rsidRDefault="00180C30" w:rsidP="00180C30">
      <w:pPr>
        <w:pStyle w:val="texte"/>
        <w:spacing w:before="120"/>
        <w:ind w:firstLine="0"/>
        <w:rPr>
          <w:szCs w:val="22"/>
        </w:rPr>
      </w:pPr>
      <w:r w:rsidRPr="00271485">
        <w:rPr>
          <w:szCs w:val="22"/>
        </w:rPr>
        <w:t xml:space="preserve">L’attention des candidats est attirée sur les dispositions de </w:t>
      </w:r>
      <w:r w:rsidR="00FB2927" w:rsidRPr="00271485">
        <w:rPr>
          <w:szCs w:val="22"/>
        </w:rPr>
        <w:t>l’</w:t>
      </w:r>
      <w:r w:rsidRPr="00271485">
        <w:rPr>
          <w:szCs w:val="22"/>
        </w:rPr>
        <w:t xml:space="preserve">article </w:t>
      </w:r>
      <w:r w:rsidR="00FB2927" w:rsidRPr="00271485">
        <w:rPr>
          <w:szCs w:val="22"/>
        </w:rPr>
        <w:t>13 et 14</w:t>
      </w:r>
      <w:r w:rsidRPr="00271485">
        <w:rPr>
          <w:szCs w:val="22"/>
        </w:rPr>
        <w:t xml:space="preserve"> de la délibération n°</w:t>
      </w:r>
      <w:r w:rsidR="00FB2927" w:rsidRPr="00271485">
        <w:rPr>
          <w:szCs w:val="22"/>
        </w:rPr>
        <w:t>27/2023</w:t>
      </w:r>
      <w:r w:rsidRPr="00271485">
        <w:rPr>
          <w:szCs w:val="22"/>
        </w:rPr>
        <w:t xml:space="preserve"> du </w:t>
      </w:r>
      <w:r w:rsidR="00FB2927" w:rsidRPr="00271485">
        <w:rPr>
          <w:szCs w:val="22"/>
        </w:rPr>
        <w:t>08 juin 2023 :</w:t>
      </w:r>
    </w:p>
    <w:p w14:paraId="7FA965FC" w14:textId="209F1C42" w:rsidR="00180C30" w:rsidRPr="00271485" w:rsidRDefault="00180C30" w:rsidP="00881401">
      <w:pPr>
        <w:pStyle w:val="texte"/>
        <w:numPr>
          <w:ilvl w:val="0"/>
          <w:numId w:val="5"/>
        </w:numPr>
        <w:spacing w:before="120"/>
        <w:ind w:left="284" w:hanging="284"/>
        <w:rPr>
          <w:szCs w:val="22"/>
        </w:rPr>
      </w:pPr>
      <w:r w:rsidRPr="00271485">
        <w:rPr>
          <w:szCs w:val="22"/>
        </w:rPr>
        <w:lastRenderedPageBreak/>
        <w:t>L</w:t>
      </w:r>
      <w:r w:rsidR="005935F0" w:rsidRPr="00271485">
        <w:rPr>
          <w:szCs w:val="22"/>
        </w:rPr>
        <w:t>e service instructeur</w:t>
      </w:r>
      <w:r w:rsidRPr="00271485">
        <w:rPr>
          <w:szCs w:val="22"/>
        </w:rPr>
        <w:t xml:space="preserve"> procède au classement des offres par ordre décroissant et propose d'attribuer le </w:t>
      </w:r>
      <w:r w:rsidR="007E0E7A" w:rsidRPr="00271485">
        <w:rPr>
          <w:szCs w:val="22"/>
        </w:rPr>
        <w:t>contrat</w:t>
      </w:r>
      <w:r w:rsidR="007E0E7A" w:rsidRPr="00271485" w:rsidDel="007E0E7A">
        <w:rPr>
          <w:szCs w:val="22"/>
        </w:rPr>
        <w:t xml:space="preserve"> </w:t>
      </w:r>
      <w:r w:rsidR="005C6143" w:rsidRPr="00271485">
        <w:rPr>
          <w:szCs w:val="22"/>
        </w:rPr>
        <w:t>au candidat dont l’offre est la mieux classée </w:t>
      </w:r>
      <w:r w:rsidRPr="00271485">
        <w:rPr>
          <w:szCs w:val="22"/>
        </w:rPr>
        <w:t>;</w:t>
      </w:r>
    </w:p>
    <w:p w14:paraId="20BA6218" w14:textId="5700435A" w:rsidR="00180C30" w:rsidRPr="00271485" w:rsidRDefault="00180C30" w:rsidP="00881401">
      <w:pPr>
        <w:pStyle w:val="texte"/>
        <w:numPr>
          <w:ilvl w:val="0"/>
          <w:numId w:val="5"/>
        </w:numPr>
        <w:spacing w:before="120"/>
        <w:ind w:left="284" w:hanging="284"/>
        <w:rPr>
          <w:szCs w:val="22"/>
        </w:rPr>
      </w:pPr>
      <w:r w:rsidRPr="00271485">
        <w:rPr>
          <w:szCs w:val="22"/>
        </w:rPr>
        <w:t xml:space="preserve">Ce candidat devra fournir </w:t>
      </w:r>
      <w:r w:rsidRPr="00271485">
        <w:rPr>
          <w:szCs w:val="22"/>
          <w:u w:val="single"/>
        </w:rPr>
        <w:t>pour lui et ses sous-traitants</w:t>
      </w:r>
      <w:r w:rsidRPr="00271485">
        <w:rPr>
          <w:szCs w:val="22"/>
        </w:rPr>
        <w:t xml:space="preserve"> la preuve de la régularité de leur situation sociale et fiscale dans </w:t>
      </w:r>
      <w:r w:rsidR="00A9130B">
        <w:rPr>
          <w:szCs w:val="22"/>
        </w:rPr>
        <w:t>le délai règlementaire</w:t>
      </w:r>
      <w:r w:rsidRPr="00271485">
        <w:rPr>
          <w:szCs w:val="22"/>
        </w:rPr>
        <w:t xml:space="preserve"> après notification de la demande du </w:t>
      </w:r>
      <w:r w:rsidR="00F058CD" w:rsidRPr="00271485">
        <w:rPr>
          <w:szCs w:val="22"/>
        </w:rPr>
        <w:t>pouvoir adjudicateur</w:t>
      </w:r>
      <w:r w:rsidRPr="00271485">
        <w:rPr>
          <w:szCs w:val="22"/>
        </w:rPr>
        <w:t xml:space="preserve"> :</w:t>
      </w:r>
    </w:p>
    <w:p w14:paraId="2951FBC7" w14:textId="6BB27C0F" w:rsidR="00180C30" w:rsidRPr="00271485" w:rsidRDefault="00180C30" w:rsidP="00881401">
      <w:pPr>
        <w:pStyle w:val="texte"/>
        <w:numPr>
          <w:ilvl w:val="0"/>
          <w:numId w:val="6"/>
        </w:numPr>
        <w:spacing w:before="120"/>
        <w:rPr>
          <w:szCs w:val="22"/>
        </w:rPr>
      </w:pPr>
      <w:r w:rsidRPr="00271485">
        <w:rPr>
          <w:szCs w:val="22"/>
        </w:rPr>
        <w:t xml:space="preserve">Attestation CAFAT relative aux cotisations CAFAT ou RUAMM correspondant au dernier trimestre exigible à la date de </w:t>
      </w:r>
      <w:r w:rsidR="000D6122" w:rsidRPr="00271485">
        <w:rPr>
          <w:szCs w:val="22"/>
        </w:rPr>
        <w:t>la demande du maî</w:t>
      </w:r>
      <w:r w:rsidR="00EA6317" w:rsidRPr="00271485">
        <w:rPr>
          <w:szCs w:val="22"/>
        </w:rPr>
        <w:t>tre d’ouvrage</w:t>
      </w:r>
      <w:r w:rsidRPr="00271485">
        <w:rPr>
          <w:szCs w:val="22"/>
        </w:rPr>
        <w:t> ;</w:t>
      </w:r>
    </w:p>
    <w:p w14:paraId="4934B897" w14:textId="3B4CF81C" w:rsidR="00180C30" w:rsidRPr="00271485" w:rsidRDefault="00180C30" w:rsidP="00881401">
      <w:pPr>
        <w:pStyle w:val="texte"/>
        <w:numPr>
          <w:ilvl w:val="0"/>
          <w:numId w:val="6"/>
        </w:numPr>
        <w:spacing w:before="120"/>
        <w:rPr>
          <w:szCs w:val="22"/>
        </w:rPr>
      </w:pPr>
      <w:r w:rsidRPr="00271485">
        <w:rPr>
          <w:szCs w:val="22"/>
        </w:rPr>
        <w:t xml:space="preserve">Attestation fiscale délivré par les services compétents (payeur de Nouvelle-Calédonie, Recette des Impôts, Trésorier payeur général) pour l’année civile en cours à la date </w:t>
      </w:r>
      <w:r w:rsidR="00EA6317" w:rsidRPr="00271485">
        <w:rPr>
          <w:szCs w:val="22"/>
        </w:rPr>
        <w:t xml:space="preserve">de </w:t>
      </w:r>
      <w:r w:rsidR="000D6122" w:rsidRPr="00271485">
        <w:rPr>
          <w:szCs w:val="22"/>
        </w:rPr>
        <w:t>la demande du maî</w:t>
      </w:r>
      <w:r w:rsidR="00EA6317" w:rsidRPr="00271485">
        <w:rPr>
          <w:szCs w:val="22"/>
        </w:rPr>
        <w:t>tre d’ouvrage </w:t>
      </w:r>
      <w:r w:rsidRPr="00271485">
        <w:rPr>
          <w:szCs w:val="22"/>
        </w:rPr>
        <w:t>;</w:t>
      </w:r>
    </w:p>
    <w:p w14:paraId="069A54A5" w14:textId="77777777" w:rsidR="00180C30" w:rsidRPr="00271485" w:rsidRDefault="00180C30" w:rsidP="00881401">
      <w:pPr>
        <w:pStyle w:val="texte"/>
        <w:numPr>
          <w:ilvl w:val="0"/>
          <w:numId w:val="5"/>
        </w:numPr>
        <w:spacing w:before="120"/>
        <w:ind w:left="284" w:hanging="284"/>
        <w:rPr>
          <w:szCs w:val="22"/>
        </w:rPr>
      </w:pPr>
      <w:r w:rsidRPr="00271485">
        <w:rPr>
          <w:szCs w:val="22"/>
        </w:rPr>
        <w:t>Le défaut de régularité ou de production des attestations dans le délai imparti entraînera le rejet de l’offre.</w:t>
      </w:r>
    </w:p>
    <w:p w14:paraId="69AE04F9" w14:textId="77777777" w:rsidR="00180C30" w:rsidRPr="00271485" w:rsidRDefault="00180C30" w:rsidP="00180C30">
      <w:pPr>
        <w:pStyle w:val="texte"/>
        <w:spacing w:before="120"/>
        <w:ind w:firstLine="0"/>
        <w:rPr>
          <w:i/>
          <w:szCs w:val="22"/>
        </w:rPr>
      </w:pPr>
      <w:r w:rsidRPr="00271485">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71485" w:rsidRDefault="00180C30" w:rsidP="00D525A1">
      <w:pPr>
        <w:pStyle w:val="texte"/>
        <w:spacing w:before="120"/>
        <w:ind w:firstLine="0"/>
        <w:rPr>
          <w:szCs w:val="22"/>
        </w:rPr>
      </w:pPr>
      <w:r w:rsidRPr="00271485">
        <w:rPr>
          <w:szCs w:val="22"/>
        </w:rPr>
        <w:t>Par ailleurs, le candidat devra également fournir dans le même délai pour lui et ses sous-traitants :</w:t>
      </w:r>
      <w:r w:rsidR="00D525A1" w:rsidRPr="00271485">
        <w:rPr>
          <w:szCs w:val="22"/>
        </w:rPr>
        <w:t xml:space="preserve"> </w:t>
      </w:r>
      <w:r w:rsidRPr="00271485">
        <w:rPr>
          <w:szCs w:val="22"/>
        </w:rPr>
        <w:t>Un relevé d’identité bancaire</w:t>
      </w:r>
      <w:r w:rsidR="00D525A1" w:rsidRPr="00271485">
        <w:rPr>
          <w:szCs w:val="22"/>
        </w:rPr>
        <w:t>.</w:t>
      </w:r>
    </w:p>
    <w:bookmarkEnd w:id="140"/>
    <w:p w14:paraId="4418B73B" w14:textId="77777777" w:rsidR="005253FC" w:rsidRPr="00271485" w:rsidRDefault="005253FC" w:rsidP="007651FE">
      <w:pPr>
        <w:pStyle w:val="texte"/>
        <w:spacing w:before="120"/>
        <w:ind w:firstLine="0"/>
        <w:rPr>
          <w:szCs w:val="22"/>
        </w:rPr>
      </w:pPr>
    </w:p>
    <w:p w14:paraId="033A2FE0" w14:textId="77777777" w:rsidR="005253FC" w:rsidRPr="00271485" w:rsidRDefault="005253FC" w:rsidP="007651FE">
      <w:pPr>
        <w:pStyle w:val="texte"/>
        <w:spacing w:before="120"/>
        <w:ind w:firstLine="0"/>
        <w:rPr>
          <w:szCs w:val="22"/>
        </w:rPr>
        <w:sectPr w:rsidR="005253FC" w:rsidRPr="00271485" w:rsidSect="0041443C">
          <w:headerReference w:type="default" r:id="rId13"/>
          <w:footnotePr>
            <w:numRestart w:val="eachSect"/>
          </w:footnotePr>
          <w:pgSz w:w="11906" w:h="16838" w:code="9"/>
          <w:pgMar w:top="720" w:right="1134" w:bottom="720" w:left="1134" w:header="284" w:footer="567" w:gutter="0"/>
          <w:pgNumType w:start="1"/>
          <w:cols w:space="708"/>
          <w:titlePg/>
          <w:docGrid w:linePitch="360"/>
        </w:sectPr>
      </w:pPr>
    </w:p>
    <w:p w14:paraId="6A4B44E4" w14:textId="77777777" w:rsidR="00804209" w:rsidRPr="00271485" w:rsidRDefault="00804209" w:rsidP="00804209">
      <w:pPr>
        <w:pStyle w:val="texte"/>
        <w:spacing w:before="120"/>
        <w:ind w:firstLine="0"/>
        <w:rPr>
          <w:sz w:val="21"/>
          <w:szCs w:val="21"/>
        </w:r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04209" w:rsidRPr="00271485" w14:paraId="3CE7E9B4" w14:textId="77777777" w:rsidTr="00C622AF">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49ED896" w14:textId="77777777" w:rsidR="00804209" w:rsidRPr="00271485" w:rsidRDefault="00804209" w:rsidP="00537822">
            <w:pPr>
              <w:pStyle w:val="Titre6"/>
            </w:pPr>
            <w:r w:rsidRPr="00271485">
              <w:br w:type="page"/>
            </w:r>
            <w:bookmarkStart w:id="169" w:name="_Toc208911898"/>
            <w:r w:rsidRPr="00271485">
              <w:t xml:space="preserve">ANNEXE 0 – </w:t>
            </w:r>
            <w:r w:rsidR="00537822" w:rsidRPr="00271485">
              <w:t>ÉTIQUETTE DE L’ENVELOPPE DE SOUMISSION</w:t>
            </w:r>
            <w:bookmarkEnd w:id="169"/>
          </w:p>
        </w:tc>
      </w:tr>
    </w:tbl>
    <w:p w14:paraId="27FD77DB" w14:textId="77777777" w:rsidR="00C622AF" w:rsidRPr="00271485" w:rsidRDefault="00C622AF" w:rsidP="00C622AF">
      <w:pPr>
        <w:pStyle w:val="Corpsdetexte"/>
        <w:spacing w:after="0"/>
        <w:jc w:val="right"/>
        <w:rPr>
          <w:b/>
          <w:szCs w:val="22"/>
        </w:rPr>
      </w:pPr>
    </w:p>
    <w:p w14:paraId="41EBE1C1" w14:textId="77777777" w:rsidR="00537822" w:rsidRPr="00271485" w:rsidRDefault="00D92250" w:rsidP="00537822">
      <w:pPr>
        <w:pStyle w:val="Corpsdetexte"/>
        <w:spacing w:before="120"/>
        <w:jc w:val="left"/>
        <w:rPr>
          <w:szCs w:val="22"/>
        </w:rPr>
      </w:pPr>
      <w:r w:rsidRPr="00B00CB2">
        <w:rPr>
          <w:smallCaps/>
          <w:noProof/>
          <w:sz w:val="28"/>
          <w:szCs w:val="22"/>
        </w:rPr>
        <mc:AlternateContent>
          <mc:Choice Requires="wps">
            <w:drawing>
              <wp:anchor distT="0" distB="0" distL="114300" distR="114300" simplePos="0" relativeHeight="251662336" behindDoc="0" locked="0" layoutInCell="1" allowOverlap="1" wp14:anchorId="1884F535" wp14:editId="3FBF9FBC">
                <wp:simplePos x="0" y="0"/>
                <wp:positionH relativeFrom="column">
                  <wp:posOffset>-82550</wp:posOffset>
                </wp:positionH>
                <wp:positionV relativeFrom="paragraph">
                  <wp:posOffset>307340</wp:posOffset>
                </wp:positionV>
                <wp:extent cx="497205" cy="43878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497205" cy="438785"/>
                        </a:xfrm>
                        <a:prstGeom prst="rect">
                          <a:avLst/>
                        </a:prstGeom>
                        <a:noFill/>
                        <a:ln w="6350">
                          <a:noFill/>
                        </a:ln>
                      </wps:spPr>
                      <wps:txbx>
                        <w:txbxContent>
                          <w:p w14:paraId="609FFE29" w14:textId="77777777" w:rsidR="00A24223" w:rsidRDefault="00A24223">
                            <w:r>
                              <w:rPr>
                                <w:sz w:val="28"/>
                                <w:szCs w:val="22"/>
                              </w:rPr>
                              <w:sym w:font="Wingdings" w:char="F023"/>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84F535" id="_x0000_t202" coordsize="21600,21600" o:spt="202" path="m,l,21600r21600,l21600,xe">
                <v:stroke joinstyle="miter"/>
                <v:path gradientshapeok="t" o:connecttype="rect"/>
              </v:shapetype>
              <v:shape id="Zone de texte 3" o:spid="_x0000_s1026" type="#_x0000_t202" style="position:absolute;margin-left:-6.5pt;margin-top:24.2pt;width:39.15pt;height:3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" filled="f" stroked="f" strokeweight=".5pt">
                <v:textbox>
                  <w:txbxContent>
                    <w:p w14:paraId="609FFE29" w14:textId="77777777" w:rsidR="00A24223" w:rsidRDefault="00A24223">
                      <w:r>
                        <w:rPr>
                          <w:sz w:val="28"/>
                          <w:szCs w:val="22"/>
                        </w:rPr>
                        <w:sym w:font="Wingdings" w:char="F023"/>
                      </w:r>
                    </w:p>
                  </w:txbxContent>
                </v:textbox>
              </v:shape>
            </w:pict>
          </mc:Fallback>
        </mc:AlternateContent>
      </w:r>
      <w:r w:rsidR="00537822" w:rsidRPr="00B00CB2">
        <w:rPr>
          <w:szCs w:val="22"/>
        </w:rPr>
        <w:t xml:space="preserve">L’étiquette ci-dessous est à </w:t>
      </w:r>
      <w:r w:rsidR="00537822" w:rsidRPr="00033D16">
        <w:rPr>
          <w:szCs w:val="22"/>
        </w:rPr>
        <w:t>découper et coller sur l’enveloppe de soumission.</w:t>
      </w:r>
    </w:p>
    <w:p w14:paraId="114070BF" w14:textId="77777777" w:rsidR="00C622AF" w:rsidRPr="00271485" w:rsidRDefault="00C622AF" w:rsidP="00C622AF">
      <w:pPr>
        <w:pStyle w:val="Corpsdetexte"/>
        <w:spacing w:before="120"/>
        <w:jc w:val="center"/>
        <w:rPr>
          <w:sz w:val="18"/>
          <w:szCs w:val="22"/>
        </w:rPr>
      </w:pPr>
    </w:p>
    <w:p w14:paraId="70321BBC" w14:textId="77777777" w:rsidR="00537822" w:rsidRPr="00271485" w:rsidRDefault="00537822" w:rsidP="00537822">
      <w:pPr>
        <w:pStyle w:val="Corpsdetexte"/>
        <w:pBdr>
          <w:top w:val="dashed" w:sz="4" w:space="1" w:color="auto"/>
          <w:left w:val="dashed" w:sz="4" w:space="4" w:color="auto"/>
          <w:bottom w:val="dashed" w:sz="4" w:space="1" w:color="auto"/>
          <w:right w:val="dashed" w:sz="4" w:space="4" w:color="auto"/>
        </w:pBdr>
        <w:spacing w:after="0"/>
        <w:jc w:val="right"/>
        <w:rPr>
          <w:b/>
          <w:sz w:val="6"/>
          <w:szCs w:val="22"/>
        </w:rPr>
      </w:pPr>
    </w:p>
    <w:p w14:paraId="4D5EFF05" w14:textId="77777777" w:rsidR="00C622AF" w:rsidRPr="00271485" w:rsidRDefault="00C622AF" w:rsidP="00537822">
      <w:pPr>
        <w:pStyle w:val="Corpsdetexte"/>
        <w:pBdr>
          <w:top w:val="dashed" w:sz="4" w:space="1" w:color="auto"/>
          <w:left w:val="dashed" w:sz="4" w:space="4" w:color="auto"/>
          <w:bottom w:val="dashed" w:sz="4" w:space="1" w:color="auto"/>
          <w:right w:val="dashed" w:sz="4" w:space="4" w:color="auto"/>
        </w:pBdr>
        <w:spacing w:before="120" w:after="0"/>
        <w:jc w:val="right"/>
        <w:rPr>
          <w:b/>
          <w:sz w:val="28"/>
          <w:szCs w:val="22"/>
        </w:rPr>
      </w:pPr>
      <w:r w:rsidRPr="00271485">
        <w:rPr>
          <w:b/>
          <w:sz w:val="28"/>
          <w:szCs w:val="22"/>
        </w:rPr>
        <w:t>À N’OUVRIR qu’en séance de dépouillement</w:t>
      </w:r>
    </w:p>
    <w:p w14:paraId="506A493E" w14:textId="77777777" w:rsidR="00C622AF" w:rsidRPr="00271485" w:rsidRDefault="00537822" w:rsidP="00537822">
      <w:pPr>
        <w:pStyle w:val="Corpsdetexte"/>
        <w:pBdr>
          <w:top w:val="dashed" w:sz="4" w:space="1" w:color="auto"/>
          <w:left w:val="dashed" w:sz="4" w:space="4" w:color="auto"/>
          <w:bottom w:val="dashed" w:sz="4" w:space="1" w:color="auto"/>
          <w:right w:val="dashed" w:sz="4" w:space="4" w:color="auto"/>
        </w:pBdr>
        <w:spacing w:after="240"/>
        <w:jc w:val="center"/>
        <w:rPr>
          <w:sz w:val="28"/>
          <w:szCs w:val="22"/>
        </w:rPr>
      </w:pPr>
      <w:r w:rsidRPr="00271485">
        <w:rPr>
          <w:sz w:val="28"/>
          <w:szCs w:val="22"/>
        </w:rPr>
        <w:t>___________________________________</w:t>
      </w:r>
    </w:p>
    <w:p w14:paraId="1888B4FB" w14:textId="77777777" w:rsidR="00C622AF" w:rsidRPr="00271485"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271485">
        <w:rPr>
          <w:smallCaps/>
          <w:sz w:val="28"/>
          <w:szCs w:val="22"/>
        </w:rPr>
        <w:t xml:space="preserve">DIRECTION DE L'AMÉNAGEMENT DE L’ÉQUIPEMENT </w:t>
      </w:r>
    </w:p>
    <w:p w14:paraId="4F93B269" w14:textId="1D8748DC" w:rsidR="00C622AF" w:rsidRPr="00271485"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271485">
        <w:rPr>
          <w:smallCaps/>
          <w:sz w:val="28"/>
          <w:szCs w:val="22"/>
        </w:rPr>
        <w:t xml:space="preserve">ET DES MOYENS DE LA PROVINCE SUD (DAEM) </w:t>
      </w:r>
    </w:p>
    <w:p w14:paraId="423FD059" w14:textId="22E83D1D" w:rsidR="002567F3" w:rsidRPr="00271485" w:rsidRDefault="002567F3" w:rsidP="002567F3">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271485">
        <w:rPr>
          <w:smallCaps/>
          <w:sz w:val="28"/>
          <w:szCs w:val="22"/>
        </w:rPr>
        <w:t>1 rue Edouard Unger, Vallée du Tir, Nouméa</w:t>
      </w:r>
    </w:p>
    <w:p w14:paraId="2528B529" w14:textId="77777777" w:rsidR="002567F3" w:rsidRPr="00271485" w:rsidRDefault="002567F3" w:rsidP="002567F3">
      <w:pPr>
        <w:pStyle w:val="Corpsdetexte"/>
        <w:pBdr>
          <w:top w:val="dashed" w:sz="4" w:space="1" w:color="auto"/>
          <w:left w:val="dashed" w:sz="4" w:space="4" w:color="auto"/>
          <w:bottom w:val="dashed" w:sz="4" w:space="1" w:color="auto"/>
          <w:right w:val="dashed" w:sz="4" w:space="4" w:color="auto"/>
        </w:pBdr>
        <w:spacing w:before="120"/>
        <w:jc w:val="center"/>
        <w:rPr>
          <w:i/>
          <w:sz w:val="28"/>
          <w:szCs w:val="22"/>
        </w:rPr>
      </w:pPr>
      <w:r w:rsidRPr="00271485">
        <w:rPr>
          <w:i/>
          <w:sz w:val="28"/>
          <w:szCs w:val="22"/>
        </w:rPr>
        <w:t>Service du management des achats et des ressources transverses (SMART)</w:t>
      </w:r>
    </w:p>
    <w:p w14:paraId="398D64E5" w14:textId="77777777" w:rsidR="006A3188" w:rsidRPr="00271485" w:rsidRDefault="006A3188"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p>
    <w:p w14:paraId="00646E7A" w14:textId="1A414BE7" w:rsidR="006A3188" w:rsidRPr="00271485" w:rsidRDefault="004835BA"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sidRPr="00271485">
        <w:rPr>
          <w:sz w:val="28"/>
          <w:szCs w:val="22"/>
        </w:rPr>
        <w:t xml:space="preserve">Appel Public à </w:t>
      </w:r>
      <w:r w:rsidR="00195D1C" w:rsidRPr="00271485">
        <w:rPr>
          <w:sz w:val="28"/>
          <w:szCs w:val="22"/>
        </w:rPr>
        <w:t>Concurrence </w:t>
      </w:r>
      <w:r w:rsidR="00195D1C" w:rsidRPr="00271485" w:rsidDel="004835BA">
        <w:rPr>
          <w:sz w:val="28"/>
          <w:szCs w:val="22"/>
        </w:rPr>
        <w:t>:</w:t>
      </w:r>
      <w:r w:rsidR="006A3188" w:rsidRPr="00271485">
        <w:rPr>
          <w:sz w:val="28"/>
          <w:szCs w:val="22"/>
        </w:rPr>
        <w:t xml:space="preserve"> </w:t>
      </w:r>
    </w:p>
    <w:p w14:paraId="27EEE429" w14:textId="25A2A932" w:rsidR="00537822" w:rsidRPr="00B00CB2" w:rsidRDefault="006A3188"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sidRPr="00271485">
        <w:rPr>
          <w:sz w:val="28"/>
          <w:szCs w:val="22"/>
        </w:rPr>
        <w:t>N° DAEM</w:t>
      </w:r>
      <w:r w:rsidR="00537822" w:rsidRPr="00271485">
        <w:rPr>
          <w:sz w:val="28"/>
          <w:szCs w:val="22"/>
        </w:rPr>
        <w:t>-A</w:t>
      </w:r>
      <w:r w:rsidR="008C0584" w:rsidRPr="00271485">
        <w:rPr>
          <w:sz w:val="28"/>
          <w:szCs w:val="22"/>
        </w:rPr>
        <w:t>PC</w:t>
      </w:r>
      <w:r w:rsidR="00537822" w:rsidRPr="00271485">
        <w:rPr>
          <w:sz w:val="28"/>
          <w:szCs w:val="22"/>
        </w:rPr>
        <w:t>-</w:t>
      </w:r>
      <w:sdt>
        <w:sdtPr>
          <w:rPr>
            <w:sz w:val="28"/>
            <w:szCs w:val="22"/>
          </w:rPr>
          <w:id w:val="1070462701"/>
          <w:placeholder>
            <w:docPart w:val="F5ED840B39B142B8906A2C3467FB5894"/>
          </w:placeholder>
        </w:sdtPr>
        <w:sdtEndPr/>
        <w:sdtContent>
          <w:r w:rsidR="00EA1D43" w:rsidRPr="00B00CB2">
            <w:rPr>
              <w:sz w:val="28"/>
              <w:szCs w:val="22"/>
            </w:rPr>
            <w:t>30-25</w:t>
          </w:r>
        </w:sdtContent>
      </w:sdt>
    </w:p>
    <w:p w14:paraId="12B3C853" w14:textId="3AA7411C" w:rsidR="00C622AF" w:rsidRPr="00033D16"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sidRPr="00271485">
        <w:rPr>
          <w:sz w:val="28"/>
          <w:szCs w:val="22"/>
        </w:rPr>
        <w:fldChar w:fldCharType="begin"/>
      </w:r>
      <w:r w:rsidRPr="00271485">
        <w:rPr>
          <w:sz w:val="28"/>
          <w:szCs w:val="22"/>
        </w:rPr>
        <w:instrText xml:space="preserve"> REF Objet \h  \* </w:instrText>
      </w:r>
      <w:r w:rsidR="009948E7" w:rsidRPr="00271485">
        <w:rPr>
          <w:sz w:val="28"/>
          <w:szCs w:val="22"/>
        </w:rPr>
        <w:instrText>CHAR</w:instrText>
      </w:r>
      <w:r w:rsidRPr="00271485">
        <w:rPr>
          <w:sz w:val="28"/>
          <w:szCs w:val="22"/>
        </w:rPr>
        <w:instrText xml:space="preserve">FORMAT </w:instrText>
      </w:r>
      <w:r w:rsidR="00B00CB2">
        <w:rPr>
          <w:sz w:val="28"/>
          <w:szCs w:val="22"/>
        </w:rPr>
        <w:instrText xml:space="preserve"> \* MERGEFORMAT </w:instrText>
      </w:r>
      <w:r w:rsidRPr="00271485">
        <w:rPr>
          <w:sz w:val="28"/>
          <w:szCs w:val="22"/>
        </w:rPr>
      </w:r>
      <w:r w:rsidRPr="00271485">
        <w:rPr>
          <w:sz w:val="28"/>
          <w:szCs w:val="22"/>
        </w:rPr>
        <w:fldChar w:fldCharType="separate"/>
      </w:r>
      <w:sdt>
        <w:sdtPr>
          <w:rPr>
            <w:sz w:val="28"/>
            <w:szCs w:val="22"/>
          </w:rPr>
          <w:alias w:val="Objet AO"/>
          <w:tag w:val="Objet AO"/>
          <w:id w:val="-1210951280"/>
          <w:placeholder>
            <w:docPart w:val="B9F90912A6334F8581FC1CCED232D32A"/>
          </w:placeholder>
        </w:sdtPr>
        <w:sdtEndPr/>
        <w:sdtContent>
          <w:r w:rsidR="00E502E6" w:rsidRPr="00033D16">
            <w:rPr>
              <w:sz w:val="28"/>
              <w:szCs w:val="22"/>
            </w:rPr>
            <w:t>ENTRETIEN DES DISPOSITIFS DE RETENUE DES VEHICULES</w:t>
          </w:r>
          <w:r w:rsidR="00410711" w:rsidRPr="00271485">
            <w:rPr>
              <w:sz w:val="28"/>
              <w:szCs w:val="22"/>
            </w:rPr>
            <w:t xml:space="preserve"> SUR LES ROUTES PROVINCIALES GÉRÉES PAR LA SUBDIVISION NORD</w:t>
          </w:r>
        </w:sdtContent>
      </w:sdt>
      <w:r w:rsidRPr="00271485">
        <w:rPr>
          <w:sz w:val="28"/>
          <w:szCs w:val="22"/>
        </w:rPr>
        <w:fldChar w:fldCharType="end"/>
      </w:r>
      <w:r w:rsidRPr="00B00CB2">
        <w:rPr>
          <w:sz w:val="28"/>
          <w:szCs w:val="22"/>
        </w:rPr>
        <w:t xml:space="preserve"> </w:t>
      </w:r>
    </w:p>
    <w:p w14:paraId="1618C856" w14:textId="77777777" w:rsidR="00537822" w:rsidRPr="00271485" w:rsidRDefault="00537822" w:rsidP="00537822">
      <w:pPr>
        <w:pStyle w:val="Corpsdetexte"/>
        <w:pBdr>
          <w:top w:val="dashed" w:sz="4" w:space="1" w:color="auto"/>
          <w:left w:val="dashed" w:sz="4" w:space="4" w:color="auto"/>
          <w:bottom w:val="dashed" w:sz="4" w:space="1" w:color="auto"/>
          <w:right w:val="dashed" w:sz="4" w:space="4" w:color="auto"/>
        </w:pBdr>
        <w:spacing w:after="240"/>
        <w:jc w:val="center"/>
        <w:rPr>
          <w:sz w:val="28"/>
          <w:szCs w:val="22"/>
        </w:rPr>
      </w:pPr>
      <w:r w:rsidRPr="00271485">
        <w:rPr>
          <w:sz w:val="28"/>
          <w:szCs w:val="22"/>
        </w:rPr>
        <w:t>___________________________________</w:t>
      </w:r>
    </w:p>
    <w:p w14:paraId="4FCA36DA" w14:textId="77777777" w:rsidR="00C622AF" w:rsidRPr="00271485" w:rsidRDefault="00C622AF" w:rsidP="00537822">
      <w:pPr>
        <w:pStyle w:val="Corpsdetexte"/>
        <w:pBdr>
          <w:top w:val="dashed" w:sz="4" w:space="1" w:color="auto"/>
          <w:left w:val="dashed" w:sz="4" w:space="4" w:color="auto"/>
          <w:bottom w:val="dashed" w:sz="4" w:space="1" w:color="auto"/>
          <w:right w:val="dashed" w:sz="4" w:space="4" w:color="auto"/>
        </w:pBdr>
        <w:spacing w:before="120"/>
        <w:jc w:val="left"/>
        <w:rPr>
          <w:b/>
          <w:sz w:val="28"/>
          <w:szCs w:val="22"/>
        </w:rPr>
      </w:pPr>
      <w:r w:rsidRPr="00271485">
        <w:rPr>
          <w:b/>
          <w:sz w:val="28"/>
          <w:szCs w:val="22"/>
        </w:rPr>
        <w:t>À N’OUVRIR qu’en séance de dépouillement</w:t>
      </w:r>
    </w:p>
    <w:p w14:paraId="1BA71819" w14:textId="77777777" w:rsidR="00537822" w:rsidRPr="00271485" w:rsidRDefault="00537822" w:rsidP="00537822">
      <w:pPr>
        <w:pStyle w:val="Corpsdetexte"/>
        <w:pBdr>
          <w:top w:val="dashed" w:sz="4" w:space="1" w:color="auto"/>
          <w:left w:val="dashed" w:sz="4" w:space="4" w:color="auto"/>
          <w:bottom w:val="dashed" w:sz="4" w:space="1" w:color="auto"/>
          <w:right w:val="dashed" w:sz="4" w:space="4" w:color="auto"/>
        </w:pBdr>
        <w:spacing w:after="0"/>
        <w:jc w:val="right"/>
        <w:rPr>
          <w:b/>
          <w:sz w:val="6"/>
          <w:szCs w:val="22"/>
        </w:rPr>
      </w:pPr>
    </w:p>
    <w:p w14:paraId="5D7B4FE7" w14:textId="3660AA7E" w:rsidR="00537822" w:rsidRPr="00271485" w:rsidRDefault="00537822" w:rsidP="00804209">
      <w:pPr>
        <w:spacing w:after="200" w:line="276" w:lineRule="auto"/>
        <w:jc w:val="left"/>
        <w:rPr>
          <w:sz w:val="21"/>
          <w:szCs w:val="21"/>
        </w:rPr>
        <w:sectPr w:rsidR="00537822" w:rsidRPr="00271485" w:rsidSect="0041443C">
          <w:headerReference w:type="default" r:id="rId14"/>
          <w:footnotePr>
            <w:numRestart w:val="eachSect"/>
          </w:footnotePr>
          <w:type w:val="oddPage"/>
          <w:pgSz w:w="11906" w:h="16838"/>
          <w:pgMar w:top="398" w:right="1133" w:bottom="1560" w:left="1134" w:header="429" w:footer="326" w:gutter="0"/>
          <w:pgNumType w:start="1"/>
          <w:cols w:space="708"/>
          <w:docGrid w:linePitch="360"/>
        </w:sectPr>
      </w:pPr>
    </w:p>
    <w:p w14:paraId="5EB5353F" w14:textId="77777777" w:rsidR="00830C2D" w:rsidRPr="00271485" w:rsidRDefault="00830C2D" w:rsidP="007651FE">
      <w:pPr>
        <w:pStyle w:val="texte"/>
        <w:spacing w:before="120"/>
        <w:ind w:firstLine="0"/>
        <w:rPr>
          <w:sz w:val="21"/>
          <w:szCs w:val="21"/>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71485" w14:paraId="71E441E2"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71485" w:rsidRDefault="00830C2D" w:rsidP="005C09F0">
            <w:pPr>
              <w:pStyle w:val="Titre6"/>
            </w:pPr>
            <w:r w:rsidRPr="00271485">
              <w:br w:type="page"/>
            </w:r>
            <w:bookmarkStart w:id="170" w:name="_Toc24544345"/>
            <w:bookmarkStart w:id="171" w:name="_Toc208911899"/>
            <w:r w:rsidRPr="00271485">
              <w:t xml:space="preserve">ANNEXE </w:t>
            </w:r>
            <w:r w:rsidR="000E55C5" w:rsidRPr="00271485">
              <w:t>A</w:t>
            </w:r>
            <w:r w:rsidRPr="00271485">
              <w:t xml:space="preserve"> – </w:t>
            </w:r>
            <w:r w:rsidR="005C09F0" w:rsidRPr="00271485">
              <w:t>ATTESTATION SUR L’HONNEUR</w:t>
            </w:r>
            <w:r w:rsidR="0046094C" w:rsidRPr="00271485">
              <w:t xml:space="preserve"> (</w:t>
            </w:r>
            <w:r w:rsidR="005C09F0" w:rsidRPr="00271485">
              <w:t>AH</w:t>
            </w:r>
            <w:r w:rsidR="0046094C" w:rsidRPr="00271485">
              <w:t>)</w:t>
            </w:r>
            <w:bookmarkEnd w:id="170"/>
            <w:bookmarkEnd w:id="171"/>
          </w:p>
        </w:tc>
      </w:tr>
    </w:tbl>
    <w:p w14:paraId="5CC07DC6" w14:textId="77777777" w:rsidR="00830C2D" w:rsidRPr="00271485" w:rsidRDefault="00830C2D" w:rsidP="001F1103">
      <w:pPr>
        <w:spacing w:before="180" w:after="180"/>
        <w:jc w:val="center"/>
        <w:rPr>
          <w:b/>
          <w:szCs w:val="22"/>
        </w:rPr>
      </w:pPr>
      <w:r w:rsidRPr="00271485">
        <w:rPr>
          <w:b/>
          <w:szCs w:val="22"/>
        </w:rPr>
        <w:t>À fournir po</w:t>
      </w:r>
      <w:r w:rsidR="001F1103" w:rsidRPr="00271485">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71485" w14:paraId="00439983" w14:textId="77777777" w:rsidTr="008A59AD">
        <w:trPr>
          <w:trHeight w:val="160"/>
        </w:trPr>
        <w:tc>
          <w:tcPr>
            <w:tcW w:w="5000" w:type="pct"/>
            <w:shd w:val="clear" w:color="auto" w:fill="auto"/>
            <w:hideMark/>
          </w:tcPr>
          <w:p w14:paraId="5FA60CBD" w14:textId="35797DC3" w:rsidR="00830C2D" w:rsidRPr="00271485" w:rsidRDefault="00830C2D">
            <w:pPr>
              <w:tabs>
                <w:tab w:val="left" w:pos="-142"/>
                <w:tab w:val="left" w:pos="4111"/>
                <w:tab w:val="right" w:leader="underscore" w:pos="10206"/>
              </w:tabs>
              <w:spacing w:before="60" w:after="60" w:line="276" w:lineRule="auto"/>
              <w:jc w:val="left"/>
              <w:rPr>
                <w:b/>
                <w:bCs/>
                <w:szCs w:val="22"/>
                <w:lang w:eastAsia="en-US"/>
              </w:rPr>
            </w:pPr>
            <w:r w:rsidRPr="00271485">
              <w:rPr>
                <w:b/>
                <w:bCs/>
                <w:szCs w:val="22"/>
              </w:rPr>
              <w:br w:type="page"/>
            </w:r>
            <w:r w:rsidRPr="00271485">
              <w:rPr>
                <w:b/>
                <w:bCs/>
                <w:szCs w:val="22"/>
              </w:rPr>
              <w:br w:type="page"/>
            </w:r>
            <w:r w:rsidRPr="00271485">
              <w:rPr>
                <w:b/>
                <w:bCs/>
                <w:szCs w:val="22"/>
                <w:lang w:eastAsia="en-US"/>
              </w:rPr>
              <w:t xml:space="preserve">A – OBJET DE L’APPEL </w:t>
            </w:r>
            <w:r w:rsidR="00B72B02" w:rsidRPr="00271485">
              <w:rPr>
                <w:b/>
                <w:bCs/>
                <w:szCs w:val="22"/>
                <w:lang w:eastAsia="en-US"/>
              </w:rPr>
              <w:t>PUBLIC A CONCURRENCE</w:t>
            </w:r>
          </w:p>
        </w:tc>
      </w:tr>
    </w:tbl>
    <w:p w14:paraId="3C64EAD1" w14:textId="3D79B42D" w:rsidR="00830C2D" w:rsidRPr="00033D16" w:rsidRDefault="00536131" w:rsidP="00F74912">
      <w:pPr>
        <w:tabs>
          <w:tab w:val="right" w:leader="underscore" w:pos="10206"/>
        </w:tabs>
        <w:spacing w:before="120" w:after="120"/>
        <w:ind w:left="425"/>
        <w:jc w:val="left"/>
        <w:rPr>
          <w:szCs w:val="22"/>
        </w:rPr>
      </w:pPr>
      <w:r w:rsidRPr="00271485">
        <w:rPr>
          <w:szCs w:val="22"/>
        </w:rPr>
        <w:fldChar w:fldCharType="begin"/>
      </w:r>
      <w:r w:rsidRPr="00271485">
        <w:rPr>
          <w:szCs w:val="22"/>
        </w:rPr>
        <w:instrText xml:space="preserve"> REF Objet \h  \* </w:instrText>
      </w:r>
      <w:r w:rsidR="009948E7" w:rsidRPr="00271485">
        <w:rPr>
          <w:szCs w:val="22"/>
        </w:rPr>
        <w:instrText>CHAR</w:instrText>
      </w:r>
      <w:r w:rsidRPr="00271485">
        <w:rPr>
          <w:szCs w:val="22"/>
        </w:rPr>
        <w:instrText xml:space="preserve">FORMAT </w:instrText>
      </w:r>
      <w:r w:rsidR="00B00CB2">
        <w:rPr>
          <w:szCs w:val="22"/>
        </w:rPr>
        <w:instrText xml:space="preserve"> \* MERGEFORMAT </w:instrText>
      </w:r>
      <w:r w:rsidRPr="00271485">
        <w:rPr>
          <w:szCs w:val="22"/>
        </w:rPr>
      </w:r>
      <w:r w:rsidRPr="00271485">
        <w:rPr>
          <w:szCs w:val="22"/>
        </w:rPr>
        <w:fldChar w:fldCharType="separate"/>
      </w:r>
      <w:sdt>
        <w:sdtPr>
          <w:rPr>
            <w:szCs w:val="22"/>
          </w:rPr>
          <w:alias w:val="Objet AO"/>
          <w:tag w:val="Objet AO"/>
          <w:id w:val="-1414777289"/>
          <w:placeholder>
            <w:docPart w:val="6B32F40C8B5F4C2AA513C7A7C8C7098D"/>
          </w:placeholder>
        </w:sdtPr>
        <w:sdtEndPr/>
        <w:sdtContent>
          <w:r w:rsidR="00E502E6" w:rsidRPr="00033D16">
            <w:rPr>
              <w:szCs w:val="22"/>
            </w:rPr>
            <w:t xml:space="preserve">ENTRETIEN DES DISPOSITIFS DE RETENUE DES VEHICULES </w:t>
          </w:r>
          <w:r w:rsidR="00410711" w:rsidRPr="00271485">
            <w:rPr>
              <w:szCs w:val="22"/>
            </w:rPr>
            <w:t>SUR LES ROUTES PROVINCIALES GÉRÉES PAR LA SUBDIVISION NORD</w:t>
          </w:r>
        </w:sdtContent>
      </w:sdt>
      <w:r w:rsidRPr="00271485">
        <w:rPr>
          <w:szCs w:val="22"/>
        </w:rPr>
        <w:fldChar w:fldCharType="end"/>
      </w:r>
      <w:r w:rsidRPr="00B00CB2"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71485" w14:paraId="084E1285" w14:textId="77777777" w:rsidTr="008A59AD">
        <w:tc>
          <w:tcPr>
            <w:tcW w:w="5000" w:type="pct"/>
            <w:shd w:val="clear" w:color="auto" w:fill="auto"/>
            <w:hideMark/>
          </w:tcPr>
          <w:p w14:paraId="06911E8F" w14:textId="77777777" w:rsidR="00830C2D" w:rsidRPr="00271485" w:rsidRDefault="00830C2D" w:rsidP="00F74912">
            <w:pPr>
              <w:tabs>
                <w:tab w:val="left" w:pos="-142"/>
                <w:tab w:val="left" w:pos="4111"/>
                <w:tab w:val="right" w:leader="underscore" w:pos="10206"/>
              </w:tabs>
              <w:spacing w:before="60" w:after="60" w:line="276" w:lineRule="auto"/>
              <w:jc w:val="left"/>
              <w:rPr>
                <w:b/>
                <w:bCs/>
                <w:szCs w:val="22"/>
                <w:lang w:eastAsia="en-US"/>
              </w:rPr>
            </w:pPr>
            <w:r w:rsidRPr="00271485">
              <w:rPr>
                <w:b/>
                <w:bCs/>
                <w:szCs w:val="22"/>
              </w:rPr>
              <w:br w:type="page"/>
            </w:r>
            <w:r w:rsidRPr="00271485">
              <w:rPr>
                <w:b/>
                <w:bCs/>
                <w:szCs w:val="22"/>
              </w:rPr>
              <w:br w:type="page"/>
            </w:r>
            <w:r w:rsidRPr="00271485">
              <w:rPr>
                <w:b/>
                <w:bCs/>
                <w:szCs w:val="22"/>
                <w:lang w:eastAsia="en-US"/>
              </w:rPr>
              <w:t>B - PRÉSENTATION DU CANDIDAT</w:t>
            </w:r>
          </w:p>
        </w:tc>
      </w:tr>
    </w:tbl>
    <w:p w14:paraId="36291F21" w14:textId="77777777" w:rsidR="00B306B4" w:rsidRPr="00271485" w:rsidRDefault="00B306B4" w:rsidP="00F74912">
      <w:pPr>
        <w:tabs>
          <w:tab w:val="left" w:pos="9639"/>
        </w:tabs>
        <w:spacing w:before="120" w:after="120"/>
        <w:ind w:left="425"/>
        <w:jc w:val="left"/>
        <w:rPr>
          <w:iCs/>
          <w:szCs w:val="22"/>
        </w:rPr>
      </w:pPr>
      <w:r w:rsidRPr="00271485">
        <w:rPr>
          <w:b/>
          <w:iCs/>
          <w:color w:val="00B0F0"/>
          <w:szCs w:val="22"/>
        </w:rPr>
        <w:t>NOM de l’entreprise soumissionnaire</w:t>
      </w:r>
      <w:r w:rsidRPr="00271485">
        <w:rPr>
          <w:iCs/>
          <w:color w:val="00B0F0"/>
          <w:szCs w:val="22"/>
        </w:rPr>
        <w:t xml:space="preserve"> (conforme au KBIS) : </w:t>
      </w:r>
      <w:r w:rsidRPr="00271485">
        <w:rPr>
          <w:iCs/>
          <w:szCs w:val="22"/>
          <w:shd w:val="clear" w:color="auto" w:fill="D9D9D9" w:themeFill="background1" w:themeFillShade="D9"/>
        </w:rPr>
        <w:tab/>
      </w:r>
    </w:p>
    <w:p w14:paraId="629C1246" w14:textId="77777777" w:rsidR="00536131" w:rsidRPr="00271485" w:rsidRDefault="00830C2D" w:rsidP="00F74912">
      <w:pPr>
        <w:tabs>
          <w:tab w:val="left" w:pos="9639"/>
        </w:tabs>
        <w:spacing w:before="120" w:after="120"/>
        <w:ind w:left="425"/>
        <w:jc w:val="left"/>
        <w:rPr>
          <w:iCs/>
          <w:szCs w:val="22"/>
        </w:rPr>
      </w:pPr>
      <w:r w:rsidRPr="00271485">
        <w:rPr>
          <w:iCs/>
          <w:szCs w:val="22"/>
        </w:rPr>
        <w:t>NOM, Prénoms</w:t>
      </w:r>
      <w:r w:rsidR="00536131" w:rsidRPr="00271485">
        <w:rPr>
          <w:iCs/>
          <w:szCs w:val="22"/>
        </w:rPr>
        <w:t xml:space="preserve"> du signataire de la déclaration : </w:t>
      </w:r>
      <w:r w:rsidR="00F74912" w:rsidRPr="00271485">
        <w:rPr>
          <w:iCs/>
          <w:szCs w:val="22"/>
          <w:shd w:val="clear" w:color="auto" w:fill="D9D9D9" w:themeFill="background1" w:themeFillShade="D9"/>
        </w:rPr>
        <w:tab/>
      </w:r>
    </w:p>
    <w:p w14:paraId="1875E6BE" w14:textId="77777777" w:rsidR="00830C2D" w:rsidRPr="00271485" w:rsidRDefault="00536131" w:rsidP="00F74912">
      <w:pPr>
        <w:tabs>
          <w:tab w:val="left" w:pos="9639"/>
        </w:tabs>
        <w:spacing w:before="120" w:after="120"/>
        <w:ind w:left="425"/>
        <w:jc w:val="left"/>
        <w:rPr>
          <w:szCs w:val="22"/>
        </w:rPr>
      </w:pPr>
      <w:r w:rsidRPr="00271485">
        <w:rPr>
          <w:iCs/>
          <w:szCs w:val="22"/>
        </w:rPr>
        <w:t>Q</w:t>
      </w:r>
      <w:r w:rsidR="00830C2D" w:rsidRPr="00271485">
        <w:rPr>
          <w:iCs/>
          <w:szCs w:val="22"/>
        </w:rPr>
        <w:t>ualités et pouvoirs du</w:t>
      </w:r>
      <w:r w:rsidR="00F74912" w:rsidRPr="00271485">
        <w:rPr>
          <w:iCs/>
          <w:szCs w:val="22"/>
        </w:rPr>
        <w:t xml:space="preserve"> signataire de la déclaration : </w:t>
      </w:r>
      <w:r w:rsidR="00F74912" w:rsidRPr="00271485">
        <w:rPr>
          <w:iCs/>
          <w:color w:val="808080" w:themeColor="background1" w:themeShade="80"/>
          <w:szCs w:val="22"/>
          <w:shd w:val="clear" w:color="auto" w:fill="D9D9D9" w:themeFill="background1" w:themeFillShade="D9"/>
        </w:rPr>
        <w:tab/>
      </w:r>
    </w:p>
    <w:p w14:paraId="7E21BC4B" w14:textId="77777777" w:rsidR="001F1103" w:rsidRPr="00271485" w:rsidRDefault="001F1103" w:rsidP="00F74912">
      <w:pPr>
        <w:tabs>
          <w:tab w:val="left" w:pos="9639"/>
        </w:tabs>
        <w:spacing w:before="120" w:after="120"/>
        <w:ind w:left="426"/>
        <w:jc w:val="left"/>
        <w:rPr>
          <w:szCs w:val="22"/>
        </w:rPr>
      </w:pPr>
      <w:r w:rsidRPr="00271485">
        <w:rPr>
          <w:szCs w:val="22"/>
          <w:shd w:val="clear" w:color="auto" w:fill="D9D9D9" w:themeFill="background1" w:themeFillShade="D9"/>
        </w:rPr>
        <w:tab/>
      </w:r>
    </w:p>
    <w:p w14:paraId="6F418F11" w14:textId="77777777" w:rsidR="00830C2D" w:rsidRPr="00271485" w:rsidRDefault="00E158E7" w:rsidP="00E158E7">
      <w:pPr>
        <w:tabs>
          <w:tab w:val="left" w:pos="9639"/>
          <w:tab w:val="right" w:leader="underscore" w:pos="10206"/>
        </w:tabs>
        <w:spacing w:before="120" w:after="120"/>
        <w:ind w:left="425"/>
        <w:rPr>
          <w:spacing w:val="-2"/>
          <w:szCs w:val="22"/>
        </w:rPr>
      </w:pPr>
      <w:r w:rsidRPr="00271485">
        <w:rPr>
          <w:szCs w:val="22"/>
        </w:rPr>
        <w:t>Statut juridique :</w:t>
      </w:r>
      <w:r w:rsidRPr="00271485">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Pr="00B00CB2">
        <w:rPr>
          <w:szCs w:val="22"/>
        </w:rPr>
        <w:t xml:space="preserve"> </w:t>
      </w:r>
      <w:r w:rsidRPr="00033D16">
        <w:rPr>
          <w:szCs w:val="22"/>
        </w:rPr>
        <w:t xml:space="preserve"> </w:t>
      </w:r>
      <w:r w:rsidRPr="00271485">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Pr="00B00CB2">
        <w:rPr>
          <w:szCs w:val="22"/>
        </w:rPr>
        <w:t xml:space="preserve"> </w:t>
      </w:r>
      <w:r w:rsidRPr="00033D16">
        <w:rPr>
          <w:szCs w:val="22"/>
        </w:rPr>
        <w:t xml:space="preserve"> </w:t>
      </w:r>
      <w:r w:rsidRPr="00271485">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Pr="00B00CB2">
        <w:rPr>
          <w:szCs w:val="22"/>
        </w:rPr>
        <w:t xml:space="preserve"> </w:t>
      </w:r>
      <w:r w:rsidRPr="00033D16">
        <w:rPr>
          <w:szCs w:val="22"/>
        </w:rPr>
        <w:t xml:space="preserve"> </w:t>
      </w:r>
      <w:r w:rsidRPr="00271485">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Pr="00B00CB2">
        <w:rPr>
          <w:szCs w:val="22"/>
        </w:rPr>
        <w:t xml:space="preserve"> </w:t>
      </w:r>
      <w:r w:rsidRPr="00033D16">
        <w:rPr>
          <w:szCs w:val="22"/>
        </w:rPr>
        <w:t xml:space="preserve"> </w:t>
      </w:r>
      <w:r w:rsidRPr="00271485">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Pr="00B00CB2">
        <w:rPr>
          <w:szCs w:val="22"/>
        </w:rPr>
        <w:t xml:space="preserve"> </w:t>
      </w:r>
      <w:r w:rsidRPr="00033D16">
        <w:rPr>
          <w:szCs w:val="22"/>
        </w:rPr>
        <w:t xml:space="preserve"> </w:t>
      </w:r>
      <w:r w:rsidRPr="00271485">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Pr="00B00CB2">
        <w:rPr>
          <w:szCs w:val="22"/>
        </w:rPr>
        <w:t xml:space="preserve"> </w:t>
      </w:r>
      <w:r w:rsidRPr="00033D16">
        <w:rPr>
          <w:szCs w:val="22"/>
        </w:rPr>
        <w:t xml:space="preserve"> </w:t>
      </w:r>
      <w:r w:rsidRPr="00271485">
        <w:rPr>
          <w:spacing w:val="-2"/>
          <w:szCs w:val="22"/>
        </w:rPr>
        <w:t>SNC</w:t>
      </w:r>
    </w:p>
    <w:p w14:paraId="411A68E6" w14:textId="77777777" w:rsidR="00536131" w:rsidRPr="00271485" w:rsidRDefault="00536131" w:rsidP="00F74912">
      <w:pPr>
        <w:tabs>
          <w:tab w:val="left" w:pos="9639"/>
        </w:tabs>
        <w:spacing w:before="120" w:after="120"/>
        <w:ind w:left="426"/>
        <w:jc w:val="left"/>
        <w:rPr>
          <w:szCs w:val="22"/>
        </w:rPr>
      </w:pPr>
      <w:r w:rsidRPr="00271485">
        <w:rPr>
          <w:szCs w:val="22"/>
        </w:rPr>
        <w:t xml:space="preserve">Activité déclarée au Kbis : </w:t>
      </w:r>
      <w:r w:rsidR="00F74912" w:rsidRPr="00271485">
        <w:rPr>
          <w:color w:val="808080" w:themeColor="background1" w:themeShade="80"/>
          <w:szCs w:val="22"/>
          <w:shd w:val="clear" w:color="auto" w:fill="D9D9D9" w:themeFill="background1" w:themeFillShade="D9"/>
        </w:rPr>
        <w:tab/>
      </w:r>
    </w:p>
    <w:p w14:paraId="2D3724C9" w14:textId="77777777" w:rsidR="00830C2D" w:rsidRPr="00271485" w:rsidRDefault="00B306B4" w:rsidP="00F74912">
      <w:pPr>
        <w:tabs>
          <w:tab w:val="left" w:pos="9639"/>
        </w:tabs>
        <w:spacing w:before="120" w:after="120"/>
        <w:ind w:left="426"/>
        <w:jc w:val="left"/>
        <w:rPr>
          <w:szCs w:val="22"/>
        </w:rPr>
      </w:pPr>
      <w:r w:rsidRPr="00271485">
        <w:rPr>
          <w:szCs w:val="22"/>
        </w:rPr>
        <w:t>A</w:t>
      </w:r>
      <w:r w:rsidR="00830C2D" w:rsidRPr="00271485">
        <w:rPr>
          <w:szCs w:val="22"/>
        </w:rPr>
        <w:t>dresse de l'entreprise ou siège social :</w:t>
      </w:r>
      <w:r w:rsidR="00830C2D" w:rsidRPr="00271485">
        <w:rPr>
          <w:color w:val="A6A6A6"/>
          <w:szCs w:val="22"/>
        </w:rPr>
        <w:t xml:space="preserve"> </w:t>
      </w:r>
      <w:r w:rsidR="00F74912" w:rsidRPr="00271485">
        <w:rPr>
          <w:color w:val="808080" w:themeColor="background1" w:themeShade="80"/>
          <w:szCs w:val="22"/>
          <w:shd w:val="clear" w:color="auto" w:fill="D9D9D9" w:themeFill="background1" w:themeFillShade="D9"/>
        </w:rPr>
        <w:tab/>
      </w:r>
    </w:p>
    <w:p w14:paraId="378AF5B5" w14:textId="77777777" w:rsidR="00830C2D" w:rsidRPr="00271485"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71485">
        <w:rPr>
          <w:color w:val="808080" w:themeColor="background1" w:themeShade="80"/>
          <w:szCs w:val="22"/>
          <w:shd w:val="clear" w:color="auto" w:fill="D9D9D9" w:themeFill="background1" w:themeFillShade="D9"/>
        </w:rPr>
        <w:tab/>
      </w:r>
    </w:p>
    <w:p w14:paraId="6900ED8E" w14:textId="77777777" w:rsidR="00830C2D" w:rsidRPr="00271485" w:rsidRDefault="00830C2D" w:rsidP="00F74912">
      <w:pPr>
        <w:tabs>
          <w:tab w:val="left" w:pos="3969"/>
          <w:tab w:val="left" w:pos="9639"/>
        </w:tabs>
        <w:spacing w:before="120" w:after="120"/>
        <w:ind w:left="426"/>
        <w:jc w:val="left"/>
        <w:rPr>
          <w:szCs w:val="22"/>
          <w:shd w:val="clear" w:color="auto" w:fill="D9D9D9" w:themeFill="background1" w:themeFillShade="D9"/>
        </w:rPr>
      </w:pPr>
      <w:r w:rsidRPr="00271485">
        <w:rPr>
          <w:szCs w:val="22"/>
        </w:rPr>
        <w:t>Téléphone :</w:t>
      </w:r>
      <w:r w:rsidRPr="00271485">
        <w:rPr>
          <w:color w:val="A6A6A6"/>
          <w:szCs w:val="22"/>
        </w:rPr>
        <w:t xml:space="preserve"> </w:t>
      </w:r>
      <w:r w:rsidR="00F74912" w:rsidRPr="00271485">
        <w:rPr>
          <w:color w:val="808080" w:themeColor="background1" w:themeShade="80"/>
          <w:szCs w:val="22"/>
          <w:shd w:val="clear" w:color="auto" w:fill="D9D9D9" w:themeFill="background1" w:themeFillShade="D9"/>
        </w:rPr>
        <w:tab/>
      </w:r>
      <w:r w:rsidR="00F74912" w:rsidRPr="00271485">
        <w:rPr>
          <w:color w:val="808080" w:themeColor="background1" w:themeShade="80"/>
          <w:szCs w:val="22"/>
        </w:rPr>
        <w:t xml:space="preserve"> </w:t>
      </w:r>
      <w:r w:rsidRPr="00271485">
        <w:rPr>
          <w:szCs w:val="22"/>
        </w:rPr>
        <w:t>- Courriel :</w:t>
      </w:r>
      <w:r w:rsidRPr="00271485">
        <w:rPr>
          <w:color w:val="A6A6A6"/>
          <w:szCs w:val="22"/>
        </w:rPr>
        <w:t xml:space="preserve"> </w:t>
      </w:r>
      <w:r w:rsidR="00F74912" w:rsidRPr="00271485">
        <w:rPr>
          <w:color w:val="808080" w:themeColor="background1" w:themeShade="80"/>
          <w:szCs w:val="22"/>
          <w:shd w:val="clear" w:color="auto" w:fill="D9D9D9" w:themeFill="background1" w:themeFillShade="D9"/>
        </w:rPr>
        <w:tab/>
      </w:r>
    </w:p>
    <w:p w14:paraId="63A64164" w14:textId="77777777" w:rsidR="00F74912" w:rsidRPr="00271485" w:rsidRDefault="00830C2D" w:rsidP="00F74912">
      <w:pPr>
        <w:tabs>
          <w:tab w:val="left" w:pos="4820"/>
          <w:tab w:val="left" w:pos="9639"/>
        </w:tabs>
        <w:spacing w:before="120" w:after="120"/>
        <w:ind w:left="425"/>
        <w:jc w:val="left"/>
        <w:rPr>
          <w:szCs w:val="22"/>
        </w:rPr>
      </w:pPr>
      <w:r w:rsidRPr="00271485">
        <w:rPr>
          <w:szCs w:val="22"/>
        </w:rPr>
        <w:t xml:space="preserve">N° d’identification RIDET : </w:t>
      </w:r>
      <w:r w:rsidR="00F74912" w:rsidRPr="00271485">
        <w:rPr>
          <w:color w:val="808080" w:themeColor="background1" w:themeShade="80"/>
          <w:szCs w:val="22"/>
          <w:shd w:val="clear" w:color="auto" w:fill="D9D9D9" w:themeFill="background1" w:themeFillShade="D9"/>
        </w:rPr>
        <w:tab/>
      </w:r>
      <w:r w:rsidR="007B20CD" w:rsidRPr="00271485">
        <w:rPr>
          <w:color w:val="A6A6A6"/>
          <w:szCs w:val="22"/>
        </w:rPr>
        <w:t xml:space="preserve"> </w:t>
      </w:r>
      <w:r w:rsidRPr="00271485">
        <w:rPr>
          <w:szCs w:val="22"/>
        </w:rPr>
        <w:t xml:space="preserve">N° d’identification CAFAT : </w:t>
      </w:r>
      <w:r w:rsidR="00F74912" w:rsidRPr="00271485">
        <w:rPr>
          <w:color w:val="808080" w:themeColor="background1" w:themeShade="80"/>
          <w:szCs w:val="22"/>
          <w:shd w:val="clear" w:color="auto" w:fill="D9D9D9" w:themeFill="background1" w:themeFillShade="D9"/>
        </w:rPr>
        <w:tab/>
      </w:r>
    </w:p>
    <w:p w14:paraId="7C278D3D" w14:textId="77777777" w:rsidR="00830C2D" w:rsidRPr="00271485" w:rsidRDefault="00830C2D" w:rsidP="00F74912">
      <w:pPr>
        <w:tabs>
          <w:tab w:val="left" w:pos="4678"/>
          <w:tab w:val="left" w:pos="9639"/>
        </w:tabs>
        <w:spacing w:before="120" w:after="120"/>
        <w:ind w:left="425"/>
        <w:jc w:val="left"/>
        <w:rPr>
          <w:szCs w:val="22"/>
        </w:rPr>
      </w:pPr>
      <w:r w:rsidRPr="00271485">
        <w:rPr>
          <w:szCs w:val="22"/>
        </w:rPr>
        <w:t xml:space="preserve">N° registre du commerce : </w:t>
      </w:r>
      <w:r w:rsidR="00F74912" w:rsidRPr="00271485">
        <w:rPr>
          <w:color w:val="808080" w:themeColor="background1" w:themeShade="80"/>
          <w:szCs w:val="22"/>
          <w:shd w:val="clear" w:color="auto" w:fill="D9D9D9" w:themeFill="background1" w:themeFillShade="D9"/>
        </w:rPr>
        <w:tab/>
      </w:r>
      <w:r w:rsidRPr="00271485">
        <w:rPr>
          <w:color w:val="A6A6A6"/>
          <w:szCs w:val="22"/>
        </w:rPr>
        <w:t xml:space="preserve"> </w:t>
      </w:r>
      <w:r w:rsidRPr="00271485">
        <w:rPr>
          <w:szCs w:val="22"/>
        </w:rPr>
        <w:t>Ou N° répertoire des métiers :</w:t>
      </w:r>
      <w:r w:rsidR="00F74912" w:rsidRPr="00271485">
        <w:rPr>
          <w:color w:val="A6A6A6"/>
          <w:szCs w:val="22"/>
        </w:rPr>
        <w:t xml:space="preserve"> </w:t>
      </w:r>
      <w:r w:rsidR="00F74912" w:rsidRPr="00271485">
        <w:rPr>
          <w:color w:val="A6A6A6"/>
          <w:szCs w:val="22"/>
          <w:shd w:val="clear" w:color="auto" w:fill="D9D9D9" w:themeFill="background1" w:themeFillShade="D9"/>
        </w:rPr>
        <w:tab/>
      </w:r>
    </w:p>
    <w:p w14:paraId="14625D4A" w14:textId="77777777" w:rsidR="00830C2D" w:rsidRPr="00271485" w:rsidRDefault="00830C2D" w:rsidP="00F74912">
      <w:pPr>
        <w:tabs>
          <w:tab w:val="left" w:pos="9639"/>
        </w:tabs>
        <w:spacing w:before="120" w:after="120"/>
        <w:ind w:left="425"/>
        <w:rPr>
          <w:color w:val="A6A6A6"/>
          <w:szCs w:val="22"/>
        </w:rPr>
      </w:pPr>
      <w:r w:rsidRPr="00271485">
        <w:rPr>
          <w:szCs w:val="22"/>
        </w:rPr>
        <w:t xml:space="preserve">Pour les candidats établis à l’étranger, numéro et date d’inscription au registre du commerce ou au répertoire des métiers ou registre équivalent : </w:t>
      </w:r>
      <w:r w:rsidR="00F74912" w:rsidRPr="00271485">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71485" w14:paraId="011FD9C0" w14:textId="77777777" w:rsidTr="00AF3856">
        <w:tc>
          <w:tcPr>
            <w:tcW w:w="5000" w:type="pct"/>
            <w:shd w:val="clear" w:color="auto" w:fill="auto"/>
            <w:hideMark/>
          </w:tcPr>
          <w:p w14:paraId="1CA1AABD" w14:textId="77777777" w:rsidR="00830C2D" w:rsidRPr="00271485" w:rsidRDefault="00830C2D" w:rsidP="00F74912">
            <w:pPr>
              <w:tabs>
                <w:tab w:val="left" w:pos="-142"/>
                <w:tab w:val="left" w:pos="4111"/>
                <w:tab w:val="right" w:leader="underscore" w:pos="10206"/>
              </w:tabs>
              <w:spacing w:before="60" w:after="60" w:line="276" w:lineRule="auto"/>
              <w:jc w:val="left"/>
              <w:rPr>
                <w:b/>
                <w:bCs/>
                <w:szCs w:val="22"/>
              </w:rPr>
            </w:pPr>
            <w:r w:rsidRPr="00271485">
              <w:rPr>
                <w:b/>
                <w:bCs/>
                <w:szCs w:val="22"/>
              </w:rPr>
              <w:br w:type="page"/>
            </w:r>
            <w:r w:rsidRPr="00271485">
              <w:rPr>
                <w:b/>
                <w:bCs/>
                <w:szCs w:val="22"/>
              </w:rPr>
              <w:br w:type="page"/>
              <w:t>C – SITUATION DU CANDIDAT</w:t>
            </w:r>
          </w:p>
        </w:tc>
      </w:tr>
    </w:tbl>
    <w:p w14:paraId="3DF139FF" w14:textId="77777777" w:rsidR="00830C2D" w:rsidRPr="00271485" w:rsidRDefault="00830C2D" w:rsidP="00F74912">
      <w:pPr>
        <w:tabs>
          <w:tab w:val="left" w:pos="284"/>
          <w:tab w:val="right" w:leader="underscore" w:pos="10206"/>
        </w:tabs>
        <w:spacing w:before="120" w:after="120"/>
        <w:ind w:left="426"/>
        <w:jc w:val="left"/>
        <w:rPr>
          <w:szCs w:val="22"/>
        </w:rPr>
      </w:pPr>
      <w:r w:rsidRPr="00271485">
        <w:rPr>
          <w:szCs w:val="22"/>
        </w:rPr>
        <w:t xml:space="preserve">Le candidat est-il en état de : </w:t>
      </w:r>
      <w:r w:rsidR="000B1717" w:rsidRPr="00271485">
        <w:rPr>
          <w:i/>
          <w:iCs/>
          <w:sz w:val="18"/>
          <w:szCs w:val="18"/>
        </w:rPr>
        <w:t>(Cocher les cases)</w:t>
      </w:r>
    </w:p>
    <w:p w14:paraId="6A4ABBA9" w14:textId="77777777" w:rsidR="00830C2D" w:rsidRPr="00271485" w:rsidRDefault="00830C2D" w:rsidP="00F74912">
      <w:pPr>
        <w:tabs>
          <w:tab w:val="left" w:pos="3402"/>
          <w:tab w:val="right" w:leader="underscore" w:pos="10206"/>
        </w:tabs>
        <w:spacing w:before="120" w:after="120"/>
        <w:ind w:left="709"/>
        <w:jc w:val="left"/>
        <w:rPr>
          <w:szCs w:val="22"/>
        </w:rPr>
      </w:pPr>
      <w:r w:rsidRPr="00271485">
        <w:rPr>
          <w:szCs w:val="22"/>
        </w:rPr>
        <w:t>● Liquidation :</w:t>
      </w:r>
      <w:r w:rsidRPr="00271485">
        <w:rPr>
          <w:b/>
          <w:szCs w:val="22"/>
        </w:rPr>
        <w:t xml:space="preserve"> </w:t>
      </w:r>
      <w:r w:rsidRPr="00271485">
        <w:rPr>
          <w:b/>
          <w:szCs w:val="22"/>
        </w:rPr>
        <w:tab/>
      </w:r>
      <w:sdt>
        <w:sdtPr>
          <w:rPr>
            <w:b/>
            <w:szCs w:val="22"/>
          </w:rPr>
          <w:id w:val="1768728896"/>
          <w14:checkbox>
            <w14:checked w14:val="0"/>
            <w14:checkedState w14:val="2612" w14:font="MS Gothic"/>
            <w14:uncheckedState w14:val="2610" w14:font="MS Gothic"/>
          </w14:checkbox>
        </w:sdtPr>
        <w:sdtEndPr/>
        <w:sdtContent>
          <w:r w:rsidR="008D49F6" w:rsidRPr="00B00CB2">
            <w:rPr>
              <w:rFonts w:ascii="Segoe UI Symbol" w:eastAsia="MS Gothic" w:hAnsi="Segoe UI Symbol" w:cs="Segoe UI Symbol"/>
              <w:b/>
              <w:szCs w:val="22"/>
            </w:rPr>
            <w:t>☐</w:t>
          </w:r>
        </w:sdtContent>
      </w:sdt>
      <w:r w:rsidR="001F1103" w:rsidRPr="00B00CB2">
        <w:rPr>
          <w:szCs w:val="22"/>
        </w:rPr>
        <w:t xml:space="preserve"> O</w:t>
      </w:r>
      <w:r w:rsidRPr="00033D16">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1F1103" w:rsidRPr="00B00CB2">
        <w:rPr>
          <w:szCs w:val="22"/>
        </w:rPr>
        <w:t xml:space="preserve"> </w:t>
      </w:r>
      <w:r w:rsidRPr="00033D16">
        <w:rPr>
          <w:szCs w:val="22"/>
        </w:rPr>
        <w:t>NON</w:t>
      </w:r>
    </w:p>
    <w:p w14:paraId="500E2766" w14:textId="77777777" w:rsidR="00830C2D" w:rsidRPr="00033D16" w:rsidRDefault="00830C2D" w:rsidP="00F74912">
      <w:pPr>
        <w:tabs>
          <w:tab w:val="left" w:pos="3402"/>
          <w:tab w:val="left" w:pos="6237"/>
          <w:tab w:val="right" w:pos="9895"/>
          <w:tab w:val="right" w:leader="underscore" w:pos="10206"/>
        </w:tabs>
        <w:spacing w:before="120" w:after="120"/>
        <w:ind w:left="709"/>
        <w:jc w:val="left"/>
        <w:rPr>
          <w:b/>
          <w:szCs w:val="22"/>
        </w:rPr>
      </w:pPr>
      <w:r w:rsidRPr="00271485">
        <w:rPr>
          <w:b/>
          <w:szCs w:val="22"/>
        </w:rPr>
        <w:t xml:space="preserve">● </w:t>
      </w:r>
      <w:r w:rsidRPr="00271485">
        <w:rPr>
          <w:szCs w:val="22"/>
        </w:rPr>
        <w:t>Faillite personnelle :</w:t>
      </w:r>
      <w:r w:rsidRPr="00271485">
        <w:rPr>
          <w:b/>
          <w:szCs w:val="22"/>
        </w:rPr>
        <w:tab/>
      </w:r>
      <w:sdt>
        <w:sdtPr>
          <w:rPr>
            <w:b/>
            <w:szCs w:val="22"/>
          </w:rPr>
          <w:id w:val="1975331893"/>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NON</w:t>
      </w:r>
    </w:p>
    <w:p w14:paraId="4A0A4833" w14:textId="77777777" w:rsidR="00830C2D" w:rsidRPr="00033D16" w:rsidRDefault="00830C2D" w:rsidP="00F74912">
      <w:pPr>
        <w:tabs>
          <w:tab w:val="left" w:pos="3402"/>
          <w:tab w:val="left" w:pos="6237"/>
          <w:tab w:val="right" w:pos="9895"/>
          <w:tab w:val="right" w:leader="underscore" w:pos="10206"/>
        </w:tabs>
        <w:spacing w:before="120" w:after="120"/>
        <w:ind w:left="709"/>
        <w:jc w:val="left"/>
        <w:rPr>
          <w:szCs w:val="22"/>
        </w:rPr>
      </w:pPr>
      <w:r w:rsidRPr="00271485">
        <w:rPr>
          <w:b/>
          <w:szCs w:val="22"/>
        </w:rPr>
        <w:t xml:space="preserve">● </w:t>
      </w:r>
      <w:r w:rsidRPr="00271485">
        <w:rPr>
          <w:szCs w:val="22"/>
        </w:rPr>
        <w:t>Redressement judiciaire :</w:t>
      </w:r>
      <w:r w:rsidRPr="00271485">
        <w:rPr>
          <w:b/>
          <w:szCs w:val="22"/>
        </w:rPr>
        <w:tab/>
      </w:r>
      <w:sdt>
        <w:sdtPr>
          <w:rPr>
            <w:b/>
            <w:szCs w:val="22"/>
          </w:rPr>
          <w:id w:val="-1951236590"/>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NON</w:t>
      </w:r>
    </w:p>
    <w:p w14:paraId="0780A5B2" w14:textId="77777777" w:rsidR="00FF5017" w:rsidRPr="00033D16" w:rsidRDefault="00FF5017" w:rsidP="00FF5017">
      <w:pPr>
        <w:tabs>
          <w:tab w:val="left" w:pos="3402"/>
          <w:tab w:val="right" w:leader="underscore" w:pos="10206"/>
        </w:tabs>
        <w:spacing w:before="120" w:after="120"/>
        <w:ind w:left="709"/>
        <w:jc w:val="left"/>
        <w:rPr>
          <w:szCs w:val="22"/>
        </w:rPr>
      </w:pPr>
      <w:r w:rsidRPr="00271485">
        <w:rPr>
          <w:szCs w:val="22"/>
        </w:rPr>
        <w:t>● État de sauvegarde :</w:t>
      </w:r>
      <w:r w:rsidRPr="00271485">
        <w:rPr>
          <w:b/>
          <w:szCs w:val="22"/>
        </w:rPr>
        <w:t xml:space="preserve"> </w:t>
      </w:r>
      <w:r w:rsidRPr="00271485">
        <w:rPr>
          <w:b/>
          <w:szCs w:val="22"/>
        </w:rPr>
        <w:tab/>
      </w:r>
      <w:sdt>
        <w:sdtPr>
          <w:rPr>
            <w:b/>
            <w:szCs w:val="22"/>
          </w:rPr>
          <w:id w:val="-1879303323"/>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NON</w:t>
      </w:r>
    </w:p>
    <w:p w14:paraId="6D6156FB" w14:textId="77777777" w:rsidR="00830C2D" w:rsidRPr="00033D16" w:rsidRDefault="00F07EFC" w:rsidP="00F74912">
      <w:pPr>
        <w:tabs>
          <w:tab w:val="right" w:leader="underscore" w:pos="10206"/>
        </w:tabs>
        <w:spacing w:before="120" w:after="120"/>
        <w:ind w:left="709"/>
        <w:rPr>
          <w:b/>
          <w:szCs w:val="22"/>
        </w:rPr>
      </w:pPr>
      <w:r w:rsidRPr="00271485">
        <w:rPr>
          <w:szCs w:val="22"/>
        </w:rPr>
        <w:t>Ou</w:t>
      </w:r>
      <w:r w:rsidR="00830C2D" w:rsidRPr="00271485">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sidRPr="00B00CB2">
            <w:rPr>
              <w:rFonts w:ascii="Segoe UI Symbol" w:eastAsia="MS Gothic" w:hAnsi="Segoe UI Symbol" w:cs="Segoe UI Symbol"/>
              <w:b/>
              <w:szCs w:val="22"/>
            </w:rPr>
            <w:t>☐</w:t>
          </w:r>
        </w:sdtContent>
      </w:sdt>
      <w:r w:rsidR="00D92250" w:rsidRPr="00B00CB2">
        <w:rPr>
          <w:szCs w:val="22"/>
        </w:rPr>
        <w:t xml:space="preserve"> NON</w:t>
      </w:r>
    </w:p>
    <w:p w14:paraId="4A52D9AA" w14:textId="5D3DCB50" w:rsidR="00830C2D" w:rsidRPr="00271485" w:rsidRDefault="00830C2D" w:rsidP="00F74912">
      <w:pPr>
        <w:tabs>
          <w:tab w:val="left" w:pos="284"/>
          <w:tab w:val="right" w:leader="underscore" w:pos="10206"/>
        </w:tabs>
        <w:spacing w:before="120" w:after="120"/>
        <w:ind w:left="425"/>
        <w:rPr>
          <w:color w:val="000000" w:themeColor="text1"/>
          <w:szCs w:val="22"/>
        </w:rPr>
      </w:pPr>
      <w:r w:rsidRPr="00271485">
        <w:rPr>
          <w:szCs w:val="22"/>
        </w:rPr>
        <w:t xml:space="preserve">Dans le cas d’un redressement judiciaire, joindre </w:t>
      </w:r>
      <w:r w:rsidR="00192128" w:rsidRPr="00271485">
        <w:rPr>
          <w:b/>
          <w:szCs w:val="22"/>
        </w:rPr>
        <w:t xml:space="preserve">obligatoirement </w:t>
      </w:r>
      <w:r w:rsidRPr="00271485">
        <w:rPr>
          <w:szCs w:val="22"/>
        </w:rPr>
        <w:t xml:space="preserve">copie du ou des jugements montrant qu’il est autorisé à poursuivre ses activités </w:t>
      </w:r>
      <w:r w:rsidRPr="00271485">
        <w:rPr>
          <w:color w:val="000000" w:themeColor="text1"/>
          <w:szCs w:val="22"/>
        </w:rPr>
        <w:t xml:space="preserve">pendant la durée prévisible d’exécution du </w:t>
      </w:r>
      <w:r w:rsidR="007E0E7A" w:rsidRPr="00271485">
        <w:rPr>
          <w:szCs w:val="22"/>
        </w:rPr>
        <w:t>contrat</w:t>
      </w:r>
      <w:r w:rsidRPr="00271485">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71485" w14:paraId="1264611F" w14:textId="77777777" w:rsidTr="00AF3856">
        <w:tc>
          <w:tcPr>
            <w:tcW w:w="5000" w:type="pct"/>
            <w:shd w:val="clear" w:color="auto" w:fill="auto"/>
            <w:hideMark/>
          </w:tcPr>
          <w:p w14:paraId="6775199C" w14:textId="77777777" w:rsidR="00830C2D" w:rsidRPr="00271485" w:rsidRDefault="00830C2D" w:rsidP="00F74912">
            <w:pPr>
              <w:tabs>
                <w:tab w:val="left" w:pos="-142"/>
                <w:tab w:val="left" w:pos="4111"/>
                <w:tab w:val="right" w:leader="underscore" w:pos="10206"/>
              </w:tabs>
              <w:spacing w:before="60" w:after="60" w:line="276" w:lineRule="auto"/>
              <w:jc w:val="left"/>
              <w:rPr>
                <w:b/>
                <w:bCs/>
                <w:szCs w:val="22"/>
                <w:lang w:eastAsia="en-US"/>
              </w:rPr>
            </w:pPr>
            <w:r w:rsidRPr="00271485">
              <w:rPr>
                <w:b/>
                <w:bCs/>
                <w:szCs w:val="22"/>
              </w:rPr>
              <w:br w:type="page"/>
            </w:r>
            <w:r w:rsidRPr="00271485">
              <w:rPr>
                <w:b/>
                <w:bCs/>
                <w:szCs w:val="22"/>
              </w:rPr>
              <w:br w:type="page"/>
            </w:r>
            <w:r w:rsidRPr="00271485">
              <w:rPr>
                <w:b/>
                <w:bCs/>
                <w:szCs w:val="22"/>
                <w:lang w:eastAsia="en-US"/>
              </w:rPr>
              <w:t>D – CANDIDATURE</w:t>
            </w:r>
          </w:p>
        </w:tc>
      </w:tr>
    </w:tbl>
    <w:p w14:paraId="71AAE608" w14:textId="2FF57DE5" w:rsidR="00830C2D" w:rsidRPr="00271485" w:rsidRDefault="00830C2D">
      <w:pPr>
        <w:spacing w:before="120" w:after="120"/>
        <w:ind w:left="425"/>
        <w:rPr>
          <w:iCs/>
          <w:szCs w:val="22"/>
        </w:rPr>
      </w:pPr>
      <w:r w:rsidRPr="00271485">
        <w:rPr>
          <w:iCs/>
          <w:szCs w:val="22"/>
        </w:rPr>
        <w:t xml:space="preserve">Je déclare mon intention de soumissionner au présent </w:t>
      </w:r>
      <w:r w:rsidR="004835BA" w:rsidRPr="00271485">
        <w:rPr>
          <w:szCs w:val="22"/>
        </w:rPr>
        <w:t>appel public à concurrence</w:t>
      </w:r>
      <w:r w:rsidR="00410711" w:rsidRPr="00271485">
        <w:rPr>
          <w:szCs w:val="22"/>
        </w:rPr>
        <w:t>.</w:t>
      </w:r>
    </w:p>
    <w:p w14:paraId="4447C0CF" w14:textId="77777777" w:rsidR="00BB26D7" w:rsidRPr="00271485"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71485">
        <w:rPr>
          <w:color w:val="808080" w:themeColor="background1" w:themeShade="80"/>
          <w:sz w:val="28"/>
          <w:szCs w:val="22"/>
          <w:u w:val="single"/>
        </w:rPr>
        <w:tab/>
      </w:r>
    </w:p>
    <w:p w14:paraId="0FBCA170" w14:textId="77777777" w:rsidR="00F07EFC" w:rsidRPr="00271485"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71485">
        <w:rPr>
          <w:color w:val="808080" w:themeColor="background1" w:themeShade="80"/>
          <w:sz w:val="28"/>
          <w:szCs w:val="22"/>
          <w:u w:val="single"/>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71485" w14:paraId="159B0A3B" w14:textId="77777777" w:rsidTr="00AF3856">
        <w:tc>
          <w:tcPr>
            <w:tcW w:w="5000" w:type="pct"/>
            <w:shd w:val="clear" w:color="auto" w:fill="auto"/>
            <w:hideMark/>
          </w:tcPr>
          <w:p w14:paraId="528A102A" w14:textId="77777777" w:rsidR="00830C2D" w:rsidRPr="00271485" w:rsidRDefault="00830C2D" w:rsidP="00F74912">
            <w:pPr>
              <w:tabs>
                <w:tab w:val="left" w:pos="-142"/>
                <w:tab w:val="left" w:pos="4111"/>
                <w:tab w:val="right" w:leader="underscore" w:pos="10206"/>
              </w:tabs>
              <w:spacing w:before="60" w:after="60" w:line="276" w:lineRule="auto"/>
              <w:jc w:val="left"/>
              <w:rPr>
                <w:b/>
                <w:bCs/>
                <w:szCs w:val="22"/>
                <w:lang w:eastAsia="en-US"/>
              </w:rPr>
            </w:pPr>
            <w:r w:rsidRPr="00271485">
              <w:rPr>
                <w:b/>
                <w:bCs/>
                <w:szCs w:val="22"/>
              </w:rPr>
              <w:br w:type="page"/>
            </w:r>
            <w:r w:rsidRPr="00271485">
              <w:rPr>
                <w:b/>
                <w:bCs/>
                <w:szCs w:val="22"/>
              </w:rPr>
              <w:br w:type="page"/>
            </w:r>
            <w:r w:rsidRPr="00271485">
              <w:rPr>
                <w:b/>
                <w:bCs/>
                <w:szCs w:val="22"/>
                <w:lang w:eastAsia="en-US"/>
              </w:rPr>
              <w:t>E – SOUS-TRAITANCE</w:t>
            </w:r>
          </w:p>
        </w:tc>
      </w:tr>
    </w:tbl>
    <w:p w14:paraId="77E42D48" w14:textId="77777777" w:rsidR="00A824BA" w:rsidRPr="00271485" w:rsidRDefault="00A824BA" w:rsidP="00F74912">
      <w:pPr>
        <w:keepNext/>
        <w:tabs>
          <w:tab w:val="right" w:leader="underscore" w:pos="10206"/>
        </w:tabs>
        <w:spacing w:before="120" w:after="120"/>
        <w:rPr>
          <w:i/>
          <w:iCs/>
          <w:sz w:val="18"/>
          <w:szCs w:val="18"/>
        </w:rPr>
      </w:pPr>
      <w:r w:rsidRPr="00271485">
        <w:rPr>
          <w:i/>
          <w:iCs/>
          <w:sz w:val="18"/>
          <w:szCs w:val="18"/>
        </w:rPr>
        <w:lastRenderedPageBreak/>
        <w:t xml:space="preserve">(Cocher la case et compléter le(s) tableau(x) correspondants) </w:t>
      </w:r>
    </w:p>
    <w:p w14:paraId="07AA17AC" w14:textId="77777777" w:rsidR="00D92250" w:rsidRPr="00271485" w:rsidRDefault="00D92250" w:rsidP="00D92250">
      <w:pPr>
        <w:pStyle w:val="En-tte"/>
        <w:keepNext/>
        <w:tabs>
          <w:tab w:val="clear" w:pos="4536"/>
          <w:tab w:val="clear" w:pos="9072"/>
          <w:tab w:val="right" w:leader="underscore" w:pos="10206"/>
        </w:tabs>
        <w:spacing w:before="120" w:after="120"/>
        <w:rPr>
          <w:b/>
          <w:szCs w:val="22"/>
        </w:rPr>
      </w:pPr>
      <w:r w:rsidRPr="00271485">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00CB2">
            <w:rPr>
              <w:rFonts w:ascii="Segoe UI Symbol" w:eastAsia="MS Gothic" w:hAnsi="Segoe UI Symbol" w:cs="Segoe UI Symbol"/>
              <w:b/>
              <w:iCs/>
              <w:szCs w:val="22"/>
            </w:rPr>
            <w:t>☐</w:t>
          </w:r>
        </w:sdtContent>
      </w:sdt>
      <w:r w:rsidRPr="00B00CB2">
        <w:rPr>
          <w:b/>
          <w:iCs/>
          <w:szCs w:val="22"/>
        </w:rPr>
        <w:t xml:space="preserve"> </w:t>
      </w:r>
      <w:r w:rsidRPr="00033D16">
        <w:rPr>
          <w:b/>
          <w:szCs w:val="22"/>
        </w:rPr>
        <w:t>Je n’envisage pas de sous-traiter ou j’envisage de sous-traiter pour des compétences et références dont je dispose.</w:t>
      </w:r>
    </w:p>
    <w:p w14:paraId="235AE658" w14:textId="77777777" w:rsidR="00D92250" w:rsidRPr="00271485" w:rsidRDefault="00D92250" w:rsidP="00D92250">
      <w:pPr>
        <w:pStyle w:val="En-tte"/>
        <w:keepNext/>
        <w:tabs>
          <w:tab w:val="clear" w:pos="4536"/>
          <w:tab w:val="clear" w:pos="9072"/>
          <w:tab w:val="right" w:leader="underscore" w:pos="10206"/>
        </w:tabs>
        <w:spacing w:before="120" w:after="120"/>
        <w:rPr>
          <w:b/>
          <w:szCs w:val="22"/>
        </w:rPr>
      </w:pPr>
      <w:r w:rsidRPr="00271485">
        <w:rPr>
          <w:b/>
          <w:iCs/>
          <w:szCs w:val="22"/>
        </w:rPr>
        <w:t xml:space="preserve">E.1 </w:t>
      </w:r>
      <w:sdt>
        <w:sdtPr>
          <w:rPr>
            <w:b/>
            <w:iCs/>
            <w:szCs w:val="22"/>
          </w:rPr>
          <w:id w:val="536478044"/>
          <w14:checkbox>
            <w14:checked w14:val="0"/>
            <w14:checkedState w14:val="2612" w14:font="MS Gothic"/>
            <w14:uncheckedState w14:val="2610" w14:font="MS Gothic"/>
          </w14:checkbox>
        </w:sdtPr>
        <w:sdtEndPr/>
        <w:sdtContent>
          <w:r w:rsidRPr="00B00CB2">
            <w:rPr>
              <w:rFonts w:ascii="Segoe UI Symbol" w:eastAsia="MS Gothic" w:hAnsi="Segoe UI Symbol" w:cs="Segoe UI Symbol"/>
              <w:b/>
              <w:iCs/>
              <w:szCs w:val="22"/>
            </w:rPr>
            <w:t>☐</w:t>
          </w:r>
        </w:sdtContent>
      </w:sdt>
      <w:r w:rsidRPr="00B00CB2">
        <w:rPr>
          <w:b/>
          <w:iCs/>
          <w:szCs w:val="22"/>
        </w:rPr>
        <w:t xml:space="preserve"> </w:t>
      </w:r>
      <w:r w:rsidRPr="00033D16">
        <w:rPr>
          <w:b/>
          <w:szCs w:val="22"/>
        </w:rPr>
        <w:t xml:space="preserve">Je m’engage à </w:t>
      </w:r>
      <w:r w:rsidRPr="00271485">
        <w:rPr>
          <w:b/>
          <w:szCs w:val="22"/>
        </w:rPr>
        <w:t>sous-traiter une partie des prestations pour lesquelles je ne dispose pas des capacités et références mais je n’ai pas encore identifié mon(mes) sous-traitant(s) :</w:t>
      </w:r>
    </w:p>
    <w:p w14:paraId="71439508" w14:textId="77777777" w:rsidR="00D92250" w:rsidRPr="00271485" w:rsidRDefault="00D92250" w:rsidP="00D92250">
      <w:pPr>
        <w:pStyle w:val="En-tte"/>
        <w:keepNext/>
        <w:tabs>
          <w:tab w:val="clear" w:pos="4536"/>
          <w:tab w:val="clear" w:pos="9072"/>
          <w:tab w:val="right" w:leader="underscore" w:pos="10206"/>
        </w:tabs>
        <w:spacing w:before="120" w:after="120"/>
        <w:rPr>
          <w:szCs w:val="22"/>
        </w:rPr>
      </w:pPr>
      <w:r w:rsidRPr="00271485">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271485" w14:paraId="093E4386" w14:textId="77777777" w:rsidTr="00D623C9">
        <w:trPr>
          <w:trHeight w:val="384"/>
        </w:trPr>
        <w:tc>
          <w:tcPr>
            <w:tcW w:w="5000" w:type="pct"/>
            <w:vAlign w:val="center"/>
          </w:tcPr>
          <w:p w14:paraId="48B956A8" w14:textId="77777777" w:rsidR="00D92250" w:rsidRPr="00271485" w:rsidRDefault="00D92250" w:rsidP="00D623C9">
            <w:pPr>
              <w:keepNext/>
              <w:tabs>
                <w:tab w:val="right" w:leader="underscore" w:pos="10206"/>
              </w:tabs>
              <w:jc w:val="center"/>
              <w:rPr>
                <w:b/>
                <w:szCs w:val="22"/>
              </w:rPr>
            </w:pPr>
            <w:r w:rsidRPr="00271485">
              <w:rPr>
                <w:b/>
                <w:szCs w:val="22"/>
              </w:rPr>
              <w:t>NATURE DES PRESTATIONS SOUS-TRAITÉES</w:t>
            </w:r>
          </w:p>
        </w:tc>
      </w:tr>
      <w:tr w:rsidR="00D92250" w:rsidRPr="00271485"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271485" w:rsidRDefault="00D92250" w:rsidP="00D623C9">
            <w:pPr>
              <w:keepNext/>
              <w:tabs>
                <w:tab w:val="right" w:leader="underscore" w:pos="10206"/>
              </w:tabs>
              <w:jc w:val="center"/>
              <w:rPr>
                <w:szCs w:val="22"/>
              </w:rPr>
            </w:pPr>
          </w:p>
        </w:tc>
      </w:tr>
      <w:tr w:rsidR="00D92250" w:rsidRPr="00271485"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271485" w:rsidRDefault="00D92250" w:rsidP="00D623C9">
            <w:pPr>
              <w:tabs>
                <w:tab w:val="right" w:leader="underscore" w:pos="10206"/>
              </w:tabs>
              <w:jc w:val="center"/>
              <w:rPr>
                <w:szCs w:val="22"/>
              </w:rPr>
            </w:pPr>
          </w:p>
        </w:tc>
      </w:tr>
    </w:tbl>
    <w:p w14:paraId="7DF6C722" w14:textId="77777777" w:rsidR="00D92250" w:rsidRPr="00271485" w:rsidRDefault="00D92250" w:rsidP="00D92250">
      <w:pPr>
        <w:keepNext/>
        <w:tabs>
          <w:tab w:val="right" w:leader="underscore" w:pos="10206"/>
        </w:tabs>
        <w:spacing w:before="120" w:after="120"/>
        <w:rPr>
          <w:b/>
          <w:szCs w:val="22"/>
        </w:rPr>
      </w:pPr>
      <w:r w:rsidRPr="00271485">
        <w:rPr>
          <w:b/>
          <w:szCs w:val="22"/>
        </w:rPr>
        <w:t xml:space="preserve">E.2 </w:t>
      </w:r>
      <w:sdt>
        <w:sdtPr>
          <w:rPr>
            <w:b/>
            <w:szCs w:val="22"/>
          </w:rPr>
          <w:id w:val="-1130710166"/>
          <w14:checkbox>
            <w14:checked w14:val="0"/>
            <w14:checkedState w14:val="2612" w14:font="MS Gothic"/>
            <w14:uncheckedState w14:val="2610" w14:font="MS Gothic"/>
          </w14:checkbox>
        </w:sdtPr>
        <w:sdtEndPr/>
        <w:sdtContent>
          <w:r w:rsidRPr="00B00CB2">
            <w:rPr>
              <w:rFonts w:ascii="Segoe UI Symbol" w:eastAsia="MS Gothic" w:hAnsi="Segoe UI Symbol" w:cs="Segoe UI Symbol"/>
              <w:b/>
              <w:szCs w:val="22"/>
            </w:rPr>
            <w:t>☐</w:t>
          </w:r>
        </w:sdtContent>
      </w:sdt>
      <w:r w:rsidRPr="00B00CB2">
        <w:rPr>
          <w:b/>
          <w:szCs w:val="22"/>
        </w:rPr>
        <w:t xml:space="preserve"> </w:t>
      </w:r>
      <w:r w:rsidRPr="00033D16">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481"/>
        <w:gridCol w:w="2127"/>
        <w:gridCol w:w="1837"/>
      </w:tblGrid>
      <w:tr w:rsidR="00410711" w:rsidRPr="00271485" w14:paraId="4D238D1E" w14:textId="77777777" w:rsidTr="00D92250">
        <w:trPr>
          <w:trHeight w:val="384"/>
        </w:trPr>
        <w:tc>
          <w:tcPr>
            <w:tcW w:w="2480" w:type="dxa"/>
            <w:tcBorders>
              <w:top w:val="single" w:sz="4" w:space="0" w:color="auto"/>
              <w:left w:val="single" w:sz="4" w:space="0" w:color="auto"/>
              <w:bottom w:val="single" w:sz="4" w:space="0" w:color="auto"/>
              <w:right w:val="single" w:sz="4" w:space="0" w:color="auto"/>
            </w:tcBorders>
            <w:vAlign w:val="center"/>
            <w:hideMark/>
          </w:tcPr>
          <w:p w14:paraId="32B27C29" w14:textId="77777777" w:rsidR="00410711" w:rsidRPr="00271485" w:rsidRDefault="00410711" w:rsidP="00D623C9">
            <w:pPr>
              <w:jc w:val="center"/>
              <w:rPr>
                <w:b/>
                <w:lang w:eastAsia="en-US"/>
              </w:rPr>
            </w:pPr>
            <w:r w:rsidRPr="00271485">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0451F442" w14:textId="77777777" w:rsidR="00410711" w:rsidRPr="00271485" w:rsidRDefault="00410711" w:rsidP="00D623C9">
            <w:pPr>
              <w:jc w:val="center"/>
              <w:rPr>
                <w:b/>
                <w:lang w:eastAsia="en-US"/>
              </w:rPr>
            </w:pPr>
            <w:r w:rsidRPr="00271485">
              <w:rPr>
                <w:b/>
                <w:lang w:eastAsia="en-US"/>
              </w:rPr>
              <w:t>NATURE DES PRESTATIONS</w:t>
            </w:r>
          </w:p>
          <w:p w14:paraId="571446C4" w14:textId="77777777" w:rsidR="00410711" w:rsidRPr="00271485" w:rsidRDefault="00410711" w:rsidP="00D623C9">
            <w:pPr>
              <w:jc w:val="center"/>
              <w:rPr>
                <w:b/>
                <w:lang w:eastAsia="en-US"/>
              </w:rPr>
            </w:pPr>
            <w:r w:rsidRPr="00271485">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EBAF49" w14:textId="77777777" w:rsidR="00410711" w:rsidRPr="00271485" w:rsidRDefault="00410711" w:rsidP="00D623C9">
            <w:pPr>
              <w:jc w:val="center"/>
              <w:rPr>
                <w:b/>
                <w:lang w:eastAsia="en-US"/>
              </w:rPr>
            </w:pPr>
            <w:r w:rsidRPr="00271485">
              <w:rPr>
                <w:b/>
                <w:lang w:eastAsia="en-US"/>
              </w:rPr>
              <w:t>N° FICHE D’ID. SOUS-TRAITANT</w:t>
            </w:r>
          </w:p>
          <w:p w14:paraId="4FB05471" w14:textId="77777777" w:rsidR="00410711" w:rsidRPr="00271485" w:rsidRDefault="00410711" w:rsidP="00D623C9">
            <w:pPr>
              <w:jc w:val="center"/>
              <w:rPr>
                <w:b/>
                <w:lang w:eastAsia="en-US"/>
              </w:rPr>
            </w:pPr>
            <w:r w:rsidRPr="00271485">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3AA4537C" w14:textId="77777777" w:rsidR="00410711" w:rsidRPr="00271485" w:rsidRDefault="00410711" w:rsidP="00D623C9">
            <w:pPr>
              <w:jc w:val="center"/>
              <w:rPr>
                <w:b/>
                <w:lang w:eastAsia="en-US"/>
              </w:rPr>
            </w:pPr>
            <w:r w:rsidRPr="00271485">
              <w:rPr>
                <w:b/>
              </w:rPr>
              <w:t>J’ai la capacité en interne</w:t>
            </w:r>
          </w:p>
        </w:tc>
      </w:tr>
      <w:tr w:rsidR="00410711" w:rsidRPr="00271485" w14:paraId="20884958"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410711" w:rsidRPr="00271485" w:rsidRDefault="00410711"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410711" w:rsidRPr="00271485" w:rsidRDefault="00410711"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D93D9" w14:textId="77777777" w:rsidR="00410711" w:rsidRPr="00271485" w:rsidRDefault="00410711"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410711" w:rsidRPr="00033D16" w:rsidRDefault="0083620C" w:rsidP="00D623C9">
            <w:pPr>
              <w:rPr>
                <w:lang w:eastAsia="en-US"/>
              </w:rPr>
            </w:pPr>
            <w:sdt>
              <w:sdtPr>
                <w:id w:val="1773431941"/>
                <w14:checkbox>
                  <w14:checked w14:val="0"/>
                  <w14:checkedState w14:val="2612" w14:font="MS Gothic"/>
                  <w14:uncheckedState w14:val="2610" w14:font="MS Gothic"/>
                </w14:checkbox>
              </w:sdtPr>
              <w:sdtEndPr/>
              <w:sdtContent>
                <w:r w:rsidR="00410711" w:rsidRPr="00B00CB2">
                  <w:rPr>
                    <w:rFonts w:ascii="Segoe UI Symbol" w:eastAsia="MS Gothic" w:hAnsi="Segoe UI Symbol" w:cs="Segoe UI Symbol"/>
                  </w:rPr>
                  <w:t>☐</w:t>
                </w:r>
              </w:sdtContent>
            </w:sdt>
            <w:r w:rsidR="00410711" w:rsidRPr="00B00CB2">
              <w:t xml:space="preserve"> OUI – </w:t>
            </w:r>
            <w:sdt>
              <w:sdtPr>
                <w:id w:val="2020815373"/>
                <w14:checkbox>
                  <w14:checked w14:val="0"/>
                  <w14:checkedState w14:val="2612" w14:font="MS Gothic"/>
                  <w14:uncheckedState w14:val="2610" w14:font="MS Gothic"/>
                </w14:checkbox>
              </w:sdtPr>
              <w:sdtEndPr/>
              <w:sdtContent>
                <w:r w:rsidR="00410711" w:rsidRPr="00B00CB2">
                  <w:rPr>
                    <w:rFonts w:ascii="Segoe UI Symbol" w:eastAsia="MS Gothic" w:hAnsi="Segoe UI Symbol" w:cs="Segoe UI Symbol"/>
                  </w:rPr>
                  <w:t>☐</w:t>
                </w:r>
              </w:sdtContent>
            </w:sdt>
            <w:r w:rsidR="00410711" w:rsidRPr="00B00CB2">
              <w:t xml:space="preserve"> NON</w:t>
            </w:r>
          </w:p>
        </w:tc>
      </w:tr>
      <w:tr w:rsidR="00410711" w:rsidRPr="00271485" w14:paraId="37CAED5C"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410711" w:rsidRPr="00271485" w:rsidRDefault="00410711"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410711" w:rsidRPr="00271485" w:rsidRDefault="00410711"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D2904D" w14:textId="77777777" w:rsidR="00410711" w:rsidRPr="00271485" w:rsidRDefault="00410711"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410711" w:rsidRPr="00033D16" w:rsidRDefault="0083620C" w:rsidP="00D623C9">
            <w:pPr>
              <w:rPr>
                <w:lang w:eastAsia="en-US"/>
              </w:rPr>
            </w:pPr>
            <w:sdt>
              <w:sdtPr>
                <w:id w:val="1933467607"/>
                <w14:checkbox>
                  <w14:checked w14:val="0"/>
                  <w14:checkedState w14:val="2612" w14:font="MS Gothic"/>
                  <w14:uncheckedState w14:val="2610" w14:font="MS Gothic"/>
                </w14:checkbox>
              </w:sdtPr>
              <w:sdtEndPr/>
              <w:sdtContent>
                <w:r w:rsidR="00410711" w:rsidRPr="00B00CB2">
                  <w:rPr>
                    <w:rFonts w:ascii="Segoe UI Symbol" w:eastAsia="MS Gothic" w:hAnsi="Segoe UI Symbol" w:cs="Segoe UI Symbol"/>
                  </w:rPr>
                  <w:t>☐</w:t>
                </w:r>
              </w:sdtContent>
            </w:sdt>
            <w:r w:rsidR="00410711" w:rsidRPr="00B00CB2">
              <w:t xml:space="preserve"> OUI – </w:t>
            </w:r>
            <w:sdt>
              <w:sdtPr>
                <w:id w:val="621346409"/>
                <w14:checkbox>
                  <w14:checked w14:val="0"/>
                  <w14:checkedState w14:val="2612" w14:font="MS Gothic"/>
                  <w14:uncheckedState w14:val="2610" w14:font="MS Gothic"/>
                </w14:checkbox>
              </w:sdtPr>
              <w:sdtEndPr/>
              <w:sdtContent>
                <w:r w:rsidR="00410711" w:rsidRPr="00B00CB2">
                  <w:rPr>
                    <w:rFonts w:ascii="Segoe UI Symbol" w:eastAsia="MS Gothic" w:hAnsi="Segoe UI Symbol" w:cs="Segoe UI Symbol"/>
                  </w:rPr>
                  <w:t>☐</w:t>
                </w:r>
              </w:sdtContent>
            </w:sdt>
            <w:r w:rsidR="00410711" w:rsidRPr="00B00CB2">
              <w:t xml:space="preserve"> NON</w:t>
            </w:r>
          </w:p>
        </w:tc>
      </w:tr>
      <w:tr w:rsidR="00410711" w:rsidRPr="00271485" w14:paraId="78C9F053"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410711" w:rsidRPr="00271485" w:rsidRDefault="00410711"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410711" w:rsidRPr="00271485" w:rsidRDefault="00410711"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2BD010" w14:textId="77777777" w:rsidR="00410711" w:rsidRPr="00271485" w:rsidRDefault="00410711"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410711" w:rsidRPr="00033D16" w:rsidRDefault="0083620C" w:rsidP="00D623C9">
            <w:pPr>
              <w:rPr>
                <w:lang w:eastAsia="en-US"/>
              </w:rPr>
            </w:pPr>
            <w:sdt>
              <w:sdtPr>
                <w:id w:val="1946340523"/>
                <w14:checkbox>
                  <w14:checked w14:val="0"/>
                  <w14:checkedState w14:val="2612" w14:font="MS Gothic"/>
                  <w14:uncheckedState w14:val="2610" w14:font="MS Gothic"/>
                </w14:checkbox>
              </w:sdtPr>
              <w:sdtEndPr/>
              <w:sdtContent>
                <w:r w:rsidR="00410711" w:rsidRPr="00B00CB2">
                  <w:rPr>
                    <w:rFonts w:ascii="Segoe UI Symbol" w:eastAsia="MS Gothic" w:hAnsi="Segoe UI Symbol" w:cs="Segoe UI Symbol"/>
                  </w:rPr>
                  <w:t>☐</w:t>
                </w:r>
              </w:sdtContent>
            </w:sdt>
            <w:r w:rsidR="00410711" w:rsidRPr="00B00CB2">
              <w:t xml:space="preserve"> OUI – </w:t>
            </w:r>
            <w:sdt>
              <w:sdtPr>
                <w:id w:val="909271952"/>
                <w14:checkbox>
                  <w14:checked w14:val="0"/>
                  <w14:checkedState w14:val="2612" w14:font="MS Gothic"/>
                  <w14:uncheckedState w14:val="2610" w14:font="MS Gothic"/>
                </w14:checkbox>
              </w:sdtPr>
              <w:sdtEndPr/>
              <w:sdtContent>
                <w:r w:rsidR="00410711" w:rsidRPr="00B00CB2">
                  <w:rPr>
                    <w:rFonts w:ascii="Segoe UI Symbol" w:eastAsia="MS Gothic" w:hAnsi="Segoe UI Symbol" w:cs="Segoe UI Symbol"/>
                  </w:rPr>
                  <w:t>☐</w:t>
                </w:r>
              </w:sdtContent>
            </w:sdt>
            <w:r w:rsidR="00410711" w:rsidRPr="00B00CB2">
              <w:t xml:space="preserve"> NON</w:t>
            </w:r>
          </w:p>
        </w:tc>
      </w:tr>
    </w:tbl>
    <w:p w14:paraId="76159543" w14:textId="77777777" w:rsidR="008D49F6" w:rsidRPr="00271485"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71485" w14:paraId="2E654B74" w14:textId="77777777" w:rsidTr="008D49F6">
        <w:tc>
          <w:tcPr>
            <w:tcW w:w="9598" w:type="dxa"/>
            <w:shd w:val="clear" w:color="auto" w:fill="auto"/>
            <w:hideMark/>
          </w:tcPr>
          <w:p w14:paraId="350C27F2" w14:textId="77777777" w:rsidR="00830C2D" w:rsidRPr="00B00CB2" w:rsidRDefault="00830C2D" w:rsidP="00F74912">
            <w:pPr>
              <w:tabs>
                <w:tab w:val="left" w:pos="-142"/>
                <w:tab w:val="left" w:pos="4111"/>
                <w:tab w:val="right" w:leader="underscore" w:pos="10206"/>
              </w:tabs>
              <w:spacing w:before="60" w:after="60" w:line="276" w:lineRule="auto"/>
              <w:jc w:val="left"/>
              <w:rPr>
                <w:b/>
                <w:bCs/>
                <w:szCs w:val="22"/>
                <w:lang w:eastAsia="en-US"/>
              </w:rPr>
            </w:pPr>
            <w:r w:rsidRPr="00271485">
              <w:rPr>
                <w:b/>
                <w:bCs/>
                <w:szCs w:val="22"/>
              </w:rPr>
              <w:br w:type="page"/>
            </w:r>
            <w:r w:rsidRPr="00271485">
              <w:rPr>
                <w:b/>
                <w:bCs/>
                <w:szCs w:val="22"/>
              </w:rPr>
              <w:br w:type="page"/>
            </w:r>
            <w:r w:rsidRPr="00271485">
              <w:rPr>
                <w:b/>
                <w:bCs/>
                <w:szCs w:val="22"/>
                <w:lang w:eastAsia="en-US"/>
              </w:rPr>
              <w:t xml:space="preserve">F – ATTESTATION SUR L’HONNEUR DU CANDIDAT </w:t>
            </w:r>
            <w:r w:rsidR="00536131" w:rsidRPr="00B00CB2">
              <w:rPr>
                <w:rStyle w:val="Appelnotedebasdep"/>
                <w:b/>
                <w:bCs/>
                <w:szCs w:val="22"/>
                <w:lang w:eastAsia="en-US"/>
              </w:rPr>
              <w:footnoteReference w:id="1"/>
            </w:r>
          </w:p>
        </w:tc>
      </w:tr>
    </w:tbl>
    <w:p w14:paraId="7F0C6120" w14:textId="77777777" w:rsidR="00BB26D7" w:rsidRPr="00271485" w:rsidRDefault="00830C2D" w:rsidP="00BB26D7">
      <w:pPr>
        <w:tabs>
          <w:tab w:val="left" w:pos="9639"/>
          <w:tab w:val="right" w:leader="underscore" w:pos="10206"/>
        </w:tabs>
        <w:spacing w:before="120" w:after="120"/>
        <w:ind w:left="426"/>
        <w:rPr>
          <w:szCs w:val="22"/>
        </w:rPr>
      </w:pPr>
      <w:r w:rsidRPr="00271485">
        <w:rPr>
          <w:szCs w:val="22"/>
        </w:rPr>
        <w:t xml:space="preserve">Je, soussigné, (nom, prénom, qualité) </w:t>
      </w:r>
      <w:r w:rsidR="00BB26D7" w:rsidRPr="00271485">
        <w:rPr>
          <w:szCs w:val="22"/>
          <w:shd w:val="clear" w:color="auto" w:fill="D9D9D9" w:themeFill="background1" w:themeFillShade="D9"/>
        </w:rPr>
        <w:tab/>
      </w:r>
    </w:p>
    <w:p w14:paraId="18F70D7A" w14:textId="77777777" w:rsidR="007B79F0" w:rsidRPr="00271485" w:rsidRDefault="00BB26D7" w:rsidP="00BB26D7">
      <w:pPr>
        <w:tabs>
          <w:tab w:val="left" w:pos="9639"/>
          <w:tab w:val="right" w:leader="underscore" w:pos="10206"/>
        </w:tabs>
        <w:spacing w:before="120" w:after="120"/>
        <w:ind w:left="426"/>
        <w:rPr>
          <w:szCs w:val="22"/>
        </w:rPr>
      </w:pPr>
      <w:r w:rsidRPr="00271485">
        <w:rPr>
          <w:szCs w:val="22"/>
        </w:rPr>
        <w:t>Atteste</w:t>
      </w:r>
      <w:r w:rsidR="00830C2D" w:rsidRPr="00271485">
        <w:rPr>
          <w:szCs w:val="22"/>
        </w:rPr>
        <w:t xml:space="preserve"> sur l’honneur que </w:t>
      </w:r>
    </w:p>
    <w:p w14:paraId="58CCB6BE" w14:textId="369B6AF2" w:rsidR="007B79F0" w:rsidRPr="00271485" w:rsidRDefault="007B79F0" w:rsidP="00881401">
      <w:pPr>
        <w:pStyle w:val="Paragraphedeliste"/>
        <w:numPr>
          <w:ilvl w:val="0"/>
          <w:numId w:val="10"/>
        </w:numPr>
        <w:tabs>
          <w:tab w:val="right" w:leader="underscore" w:pos="10206"/>
        </w:tabs>
        <w:spacing w:before="120" w:after="120"/>
        <w:rPr>
          <w:rFonts w:ascii="Times New Roman" w:hAnsi="Times New Roman"/>
        </w:rPr>
      </w:pPr>
      <w:r w:rsidRPr="00271485">
        <w:rPr>
          <w:rFonts w:ascii="Times New Roman" w:hAnsi="Times New Roman"/>
        </w:rPr>
        <w:t xml:space="preserve">Je, ou la société que je représente, n’entre dans aucun des cas d’exclusion des </w:t>
      </w:r>
      <w:r w:rsidR="00257B9C" w:rsidRPr="00271485">
        <w:rPr>
          <w:rFonts w:ascii="Times New Roman" w:hAnsi="Times New Roman"/>
        </w:rPr>
        <w:t>Contrat</w:t>
      </w:r>
      <w:r w:rsidR="00A61E40" w:rsidRPr="00271485">
        <w:rPr>
          <w:rFonts w:ascii="Times New Roman" w:hAnsi="Times New Roman"/>
        </w:rPr>
        <w:t>contrat</w:t>
      </w:r>
      <w:r w:rsidRPr="00271485">
        <w:rPr>
          <w:rFonts w:ascii="Times New Roman" w:hAnsi="Times New Roman"/>
        </w:rPr>
        <w:t>s publics mentionnés à l’article 1</w:t>
      </w:r>
      <w:r w:rsidR="00CB74F3" w:rsidRPr="00271485">
        <w:rPr>
          <w:rFonts w:ascii="Times New Roman" w:hAnsi="Times New Roman"/>
        </w:rPr>
        <w:t>4.3</w:t>
      </w:r>
      <w:r w:rsidRPr="00271485">
        <w:rPr>
          <w:rFonts w:ascii="Times New Roman" w:hAnsi="Times New Roman"/>
        </w:rPr>
        <w:t xml:space="preserve"> de la délibération n°424 du 20 mars 2019 ;</w:t>
      </w:r>
    </w:p>
    <w:p w14:paraId="408B846B" w14:textId="77777777" w:rsidR="00830C2D" w:rsidRPr="00271485" w:rsidRDefault="0086516C" w:rsidP="00881401">
      <w:pPr>
        <w:pStyle w:val="Paragraphedeliste"/>
        <w:numPr>
          <w:ilvl w:val="0"/>
          <w:numId w:val="10"/>
        </w:numPr>
        <w:tabs>
          <w:tab w:val="right" w:leader="underscore" w:pos="10206"/>
        </w:tabs>
        <w:spacing w:before="120" w:after="120"/>
        <w:rPr>
          <w:rFonts w:ascii="Times New Roman" w:hAnsi="Times New Roman"/>
        </w:rPr>
      </w:pPr>
      <w:r w:rsidRPr="00271485">
        <w:rPr>
          <w:rFonts w:ascii="Times New Roman" w:hAnsi="Times New Roman"/>
        </w:rPr>
        <w:t>Je</w:t>
      </w:r>
      <w:r w:rsidR="00830C2D" w:rsidRPr="00271485">
        <w:rPr>
          <w:rFonts w:ascii="Times New Roman" w:hAnsi="Times New Roman"/>
        </w:rPr>
        <w:t xml:space="preserve"> suis, ou la société que je représente est, en situation régulière vis-à-vis des obligations soci</w:t>
      </w:r>
      <w:r w:rsidR="004857E2" w:rsidRPr="00271485">
        <w:rPr>
          <w:rFonts w:ascii="Times New Roman" w:hAnsi="Times New Roman"/>
        </w:rPr>
        <w:t>ales (CAFAT, RUAMM) et fiscales,</w:t>
      </w:r>
    </w:p>
    <w:p w14:paraId="695048DB" w14:textId="77777777" w:rsidR="004935EF" w:rsidRPr="00271485" w:rsidRDefault="004857E2" w:rsidP="00881401">
      <w:pPr>
        <w:pStyle w:val="Paragraphedeliste"/>
        <w:numPr>
          <w:ilvl w:val="0"/>
          <w:numId w:val="10"/>
        </w:numPr>
        <w:tabs>
          <w:tab w:val="right" w:leader="underscore" w:pos="10206"/>
        </w:tabs>
        <w:spacing w:before="120" w:after="120"/>
        <w:jc w:val="both"/>
        <w:rPr>
          <w:rFonts w:ascii="Times New Roman" w:hAnsi="Times New Roman"/>
        </w:rPr>
      </w:pPr>
      <w:r w:rsidRPr="00271485">
        <w:rPr>
          <w:rFonts w:ascii="Times New Roman" w:hAnsi="Times New Roman"/>
        </w:rPr>
        <w:t>J</w:t>
      </w:r>
      <w:r w:rsidR="004935EF" w:rsidRPr="00271485">
        <w:rPr>
          <w:rFonts w:ascii="Times New Roman" w:hAnsi="Times New Roman"/>
        </w:rPr>
        <w:t>’ai</w:t>
      </w:r>
      <w:r w:rsidRPr="00271485">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271485">
        <w:rPr>
          <w:rFonts w:ascii="Times New Roman" w:hAnsi="Times New Roman"/>
        </w:rPr>
        <w:t>.</w:t>
      </w:r>
      <w:r w:rsidR="00392AF3" w:rsidRPr="00271485">
        <w:rPr>
          <w:rFonts w:ascii="Times New Roman" w:hAnsi="Times New Roman"/>
        </w:rPr>
        <w:t xml:space="preserve"> </w:t>
      </w:r>
    </w:p>
    <w:p w14:paraId="4807DCD7" w14:textId="3D1A5AF2" w:rsidR="00830C2D" w:rsidRPr="00271485" w:rsidRDefault="00830C2D" w:rsidP="00F74912">
      <w:pPr>
        <w:tabs>
          <w:tab w:val="right" w:leader="underscore" w:pos="10206"/>
        </w:tabs>
        <w:spacing w:before="120" w:after="120"/>
        <w:ind w:left="426"/>
        <w:rPr>
          <w:szCs w:val="22"/>
        </w:rPr>
      </w:pPr>
      <w:r w:rsidRPr="00271485">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sidRPr="00271485">
        <w:rPr>
          <w:szCs w:val="22"/>
        </w:rPr>
        <w:t>réglementaire</w:t>
      </w:r>
      <w:r w:rsidRPr="00271485">
        <w:rPr>
          <w:szCs w:val="22"/>
        </w:rPr>
        <w:t xml:space="preserve"> à compter de la date notification de la demande du </w:t>
      </w:r>
      <w:r w:rsidR="00F058CD" w:rsidRPr="00271485">
        <w:rPr>
          <w:szCs w:val="22"/>
        </w:rPr>
        <w:t>pouvoir adjudicateur</w:t>
      </w:r>
      <w:r w:rsidRPr="00271485">
        <w:rPr>
          <w:szCs w:val="22"/>
        </w:rPr>
        <w:t>, même si ma société n'a été redevable d'aucune imposition fiscale (cas des sociétés nouvellement créées).</w:t>
      </w:r>
    </w:p>
    <w:p w14:paraId="70AFF16E" w14:textId="77777777" w:rsidR="00830C2D" w:rsidRPr="00271485" w:rsidRDefault="00830C2D" w:rsidP="00F74912">
      <w:pPr>
        <w:tabs>
          <w:tab w:val="right" w:leader="underscore" w:pos="10206"/>
        </w:tabs>
        <w:spacing w:before="120" w:after="120"/>
        <w:ind w:left="426"/>
        <w:rPr>
          <w:szCs w:val="22"/>
        </w:rPr>
      </w:pPr>
      <w:r w:rsidRPr="00271485">
        <w:rPr>
          <w:szCs w:val="22"/>
        </w:rPr>
        <w:t xml:space="preserve">Sauf justification du refus des administrations et organismes compétents, la non production de ces documents dans le délai imparti </w:t>
      </w:r>
      <w:r w:rsidR="00F66104" w:rsidRPr="00271485">
        <w:rPr>
          <w:szCs w:val="22"/>
        </w:rPr>
        <w:t>entraînera le rejet de l’offre.</w:t>
      </w:r>
    </w:p>
    <w:p w14:paraId="28CDF42F" w14:textId="77777777" w:rsidR="004935EF" w:rsidRPr="00271485" w:rsidRDefault="004935EF" w:rsidP="00F74912">
      <w:pPr>
        <w:tabs>
          <w:tab w:val="right" w:leader="underscore" w:pos="10206"/>
        </w:tabs>
        <w:spacing w:before="120" w:after="120"/>
        <w:ind w:left="426"/>
        <w:rPr>
          <w:szCs w:val="22"/>
        </w:rPr>
      </w:pPr>
      <w:r w:rsidRPr="00271485">
        <w:rPr>
          <w:szCs w:val="22"/>
        </w:rPr>
        <w:t>Je m’engage à fournir dans le même délai le justificatif de souscription du contrat d’assurance en responsabilité décennale pour les prestations objet de mon offre.</w:t>
      </w:r>
    </w:p>
    <w:p w14:paraId="001D8638" w14:textId="388CE5D0" w:rsidR="00DC7B29" w:rsidRPr="00271485" w:rsidRDefault="00DC7B29" w:rsidP="00F74912">
      <w:pPr>
        <w:tabs>
          <w:tab w:val="right" w:leader="underscore" w:pos="10206"/>
        </w:tabs>
        <w:spacing w:before="120" w:after="120"/>
        <w:ind w:left="426"/>
        <w:rPr>
          <w:szCs w:val="22"/>
        </w:rPr>
      </w:pPr>
      <w:r w:rsidRPr="00271485">
        <w:rPr>
          <w:szCs w:val="22"/>
        </w:rPr>
        <w:t>Si l’administration proposait de retenir mon offre, je m’engage</w:t>
      </w:r>
      <w:r w:rsidRPr="003965B4">
        <w:rPr>
          <w:rFonts w:eastAsiaTheme="minorEastAsia"/>
          <w:szCs w:val="22"/>
        </w:rPr>
        <w:t xml:space="preserve"> </w:t>
      </w:r>
      <w:r w:rsidRPr="00B00CB2">
        <w:rPr>
          <w:szCs w:val="22"/>
        </w:rPr>
        <w:t xml:space="preserve">à présenter à l’agrément du </w:t>
      </w:r>
      <w:r w:rsidR="00F058CD" w:rsidRPr="00033D16">
        <w:rPr>
          <w:szCs w:val="22"/>
        </w:rPr>
        <w:t>pouvoir adjudicateur</w:t>
      </w:r>
      <w:r w:rsidRPr="00271485">
        <w:rPr>
          <w:szCs w:val="22"/>
        </w:rPr>
        <w:t xml:space="preserve"> les sous-traitants compétents envisagés, </w:t>
      </w:r>
      <w:r w:rsidRPr="00271485">
        <w:rPr>
          <w:b/>
          <w:szCs w:val="22"/>
        </w:rPr>
        <w:t>avant le début de l’exécution de la prestation concernée</w:t>
      </w:r>
      <w:r w:rsidRPr="00271485">
        <w:rPr>
          <w:szCs w:val="22"/>
        </w:rPr>
        <w:t xml:space="preserve">. Le </w:t>
      </w:r>
      <w:r w:rsidR="00F058CD" w:rsidRPr="00271485">
        <w:rPr>
          <w:szCs w:val="22"/>
        </w:rPr>
        <w:t>pouvoir adjudicateur</w:t>
      </w:r>
      <w:r w:rsidRPr="00271485">
        <w:rPr>
          <w:szCs w:val="22"/>
        </w:rPr>
        <w:t xml:space="preserve"> se réservera le droit de me demander de présenter un autre sous-traitant s’il estime que celui-ci ne dispose pas des capacités requises.</w:t>
      </w:r>
    </w:p>
    <w:p w14:paraId="07B2CF57" w14:textId="77777777" w:rsidR="004935EF" w:rsidRPr="00271485" w:rsidRDefault="004935EF" w:rsidP="00F74912">
      <w:pPr>
        <w:tabs>
          <w:tab w:val="right" w:leader="underscore" w:pos="10206"/>
        </w:tabs>
        <w:spacing w:before="120" w:after="120"/>
        <w:ind w:left="426"/>
        <w:rPr>
          <w:szCs w:val="22"/>
        </w:rPr>
      </w:pPr>
    </w:p>
    <w:p w14:paraId="71C8EA89" w14:textId="77777777" w:rsidR="00C47D82" w:rsidRPr="00271485" w:rsidRDefault="00C47D82" w:rsidP="00F74912">
      <w:pPr>
        <w:keepNext/>
        <w:pBdr>
          <w:bottom w:val="single" w:sz="4" w:space="1" w:color="auto"/>
        </w:pBdr>
        <w:tabs>
          <w:tab w:val="left" w:pos="-142"/>
          <w:tab w:val="right" w:leader="underscore" w:pos="10206"/>
        </w:tabs>
        <w:rPr>
          <w:b/>
          <w:bCs/>
          <w:szCs w:val="22"/>
        </w:rPr>
      </w:pPr>
      <w:r w:rsidRPr="00271485">
        <w:rPr>
          <w:b/>
          <w:bCs/>
          <w:szCs w:val="22"/>
        </w:rPr>
        <w:t xml:space="preserve">G - ATTESTATION SUR L’HONNEUR </w:t>
      </w:r>
    </w:p>
    <w:p w14:paraId="43DA7F3F" w14:textId="77777777" w:rsidR="00BB26D7" w:rsidRPr="00271485" w:rsidRDefault="00BB26D7" w:rsidP="00BB26D7">
      <w:pPr>
        <w:tabs>
          <w:tab w:val="left" w:pos="9639"/>
        </w:tabs>
        <w:spacing w:before="120" w:after="120"/>
        <w:ind w:left="426"/>
        <w:rPr>
          <w:szCs w:val="22"/>
        </w:rPr>
      </w:pPr>
      <w:r w:rsidRPr="00271485">
        <w:rPr>
          <w:szCs w:val="22"/>
        </w:rPr>
        <w:t xml:space="preserve">Je, soussigné, (nom, prénom, qualité) </w:t>
      </w:r>
      <w:r w:rsidRPr="00271485">
        <w:rPr>
          <w:szCs w:val="22"/>
          <w:shd w:val="clear" w:color="auto" w:fill="D9D9D9" w:themeFill="background1" w:themeFillShade="D9"/>
        </w:rPr>
        <w:tab/>
      </w:r>
    </w:p>
    <w:p w14:paraId="30507DC3" w14:textId="77777777" w:rsidR="00BB26D7" w:rsidRPr="00271485" w:rsidRDefault="00BB26D7" w:rsidP="00BB26D7">
      <w:pPr>
        <w:ind w:firstLine="360"/>
        <w:rPr>
          <w:szCs w:val="22"/>
        </w:rPr>
      </w:pPr>
      <w:r w:rsidRPr="00271485">
        <w:rPr>
          <w:szCs w:val="22"/>
        </w:rPr>
        <w:t>Atteste sur l’honneur que :</w:t>
      </w:r>
    </w:p>
    <w:p w14:paraId="1AF56E92" w14:textId="4CC82619" w:rsidR="00C47D82" w:rsidRPr="00271485" w:rsidRDefault="0086516C" w:rsidP="00881401">
      <w:pPr>
        <w:numPr>
          <w:ilvl w:val="0"/>
          <w:numId w:val="12"/>
        </w:numPr>
        <w:rPr>
          <w:szCs w:val="22"/>
        </w:rPr>
      </w:pPr>
      <w:r w:rsidRPr="00271485">
        <w:rPr>
          <w:szCs w:val="22"/>
        </w:rPr>
        <w:t>Que</w:t>
      </w:r>
      <w:r w:rsidR="00C47D82" w:rsidRPr="00271485">
        <w:rPr>
          <w:szCs w:val="22"/>
        </w:rPr>
        <w:t xml:space="preserve"> l’entreprise que je représente n’effectuera aucune modification des pièces du dossier de consultation des entreprises (DCE) pour l’affaire relative à </w:t>
      </w:r>
      <w:r w:rsidR="007551C0" w:rsidRPr="00271485">
        <w:rPr>
          <w:szCs w:val="22"/>
        </w:rPr>
        <w:t>l’appel</w:t>
      </w:r>
      <w:r w:rsidR="004835BA" w:rsidRPr="00271485">
        <w:rPr>
          <w:szCs w:val="22"/>
        </w:rPr>
        <w:t xml:space="preserve"> public à concurrence </w:t>
      </w:r>
      <w:r w:rsidR="00C47D82" w:rsidRPr="00271485">
        <w:rPr>
          <w:szCs w:val="22"/>
        </w:rPr>
        <w:t>référencé ci-dessus (voir chapitre A) ;</w:t>
      </w:r>
    </w:p>
    <w:p w14:paraId="549F8A84" w14:textId="77777777" w:rsidR="00C47D82" w:rsidRPr="00271485" w:rsidRDefault="0086516C" w:rsidP="00881401">
      <w:pPr>
        <w:numPr>
          <w:ilvl w:val="0"/>
          <w:numId w:val="12"/>
        </w:numPr>
        <w:rPr>
          <w:szCs w:val="22"/>
        </w:rPr>
      </w:pPr>
      <w:r w:rsidRPr="00271485">
        <w:rPr>
          <w:szCs w:val="22"/>
        </w:rPr>
        <w:t>Que</w:t>
      </w:r>
      <w:r w:rsidR="00C47D82" w:rsidRPr="00271485">
        <w:rPr>
          <w:szCs w:val="22"/>
        </w:rPr>
        <w:t xml:space="preserve"> les pièces transmises par dématérialisation, courrier électronique et/ou sur support CD seront lues dans leur globalité ;</w:t>
      </w:r>
    </w:p>
    <w:p w14:paraId="0791BBA1" w14:textId="77777777" w:rsidR="00C47D82" w:rsidRPr="00271485" w:rsidRDefault="0086516C" w:rsidP="00881401">
      <w:pPr>
        <w:numPr>
          <w:ilvl w:val="0"/>
          <w:numId w:val="12"/>
        </w:numPr>
        <w:tabs>
          <w:tab w:val="right" w:leader="underscore" w:pos="10206"/>
        </w:tabs>
        <w:rPr>
          <w:szCs w:val="22"/>
        </w:rPr>
      </w:pPr>
      <w:r w:rsidRPr="00271485">
        <w:rPr>
          <w:szCs w:val="22"/>
        </w:rPr>
        <w:t>Qu’aucune</w:t>
      </w:r>
      <w:r w:rsidR="00C47D82" w:rsidRPr="00271485">
        <w:rPr>
          <w:szCs w:val="22"/>
        </w:rPr>
        <w:t xml:space="preserve"> clause prévue ne fera l’objet d’une annulation de la part de l’entreprise sous peine de résiliation d’office de ma candidature.</w:t>
      </w:r>
    </w:p>
    <w:p w14:paraId="7CD7C283" w14:textId="77777777" w:rsidR="00C47D82" w:rsidRPr="00271485" w:rsidRDefault="00C47D82" w:rsidP="00F74912">
      <w:pPr>
        <w:tabs>
          <w:tab w:val="right" w:leader="underscore" w:pos="10206"/>
        </w:tabs>
        <w:spacing w:before="120" w:after="120"/>
        <w:ind w:left="426"/>
        <w:rPr>
          <w:szCs w:val="22"/>
        </w:rPr>
      </w:pPr>
      <w:r w:rsidRPr="00271485">
        <w:rPr>
          <w:szCs w:val="22"/>
        </w:rPr>
        <w:t xml:space="preserve">Je déclare être informé(e) que : </w:t>
      </w:r>
    </w:p>
    <w:p w14:paraId="7C4E102D" w14:textId="77777777" w:rsidR="00C47D82" w:rsidRPr="00271485" w:rsidRDefault="0086516C" w:rsidP="00881401">
      <w:pPr>
        <w:numPr>
          <w:ilvl w:val="0"/>
          <w:numId w:val="11"/>
        </w:numPr>
        <w:tabs>
          <w:tab w:val="right" w:leader="underscore" w:pos="10206"/>
        </w:tabs>
        <w:spacing w:after="120"/>
        <w:ind w:left="714" w:hanging="357"/>
        <w:rPr>
          <w:szCs w:val="22"/>
        </w:rPr>
      </w:pPr>
      <w:r w:rsidRPr="00271485">
        <w:rPr>
          <w:szCs w:val="22"/>
        </w:rPr>
        <w:t>Toute</w:t>
      </w:r>
      <w:r w:rsidR="00C47D82" w:rsidRPr="00271485">
        <w:rPr>
          <w:szCs w:val="22"/>
        </w:rPr>
        <w:t xml:space="preserve"> modification unilatérale de ma part des pièces du DCE entrainera l’invalidité de mon offre qui me sera alors retournée.</w:t>
      </w:r>
    </w:p>
    <w:p w14:paraId="59CF8076" w14:textId="77777777" w:rsidR="00727493" w:rsidRPr="00271485" w:rsidRDefault="00BE4C61" w:rsidP="00BE4C61">
      <w:pPr>
        <w:keepNext/>
        <w:pBdr>
          <w:bottom w:val="single" w:sz="4" w:space="1" w:color="auto"/>
        </w:pBdr>
        <w:tabs>
          <w:tab w:val="left" w:pos="-142"/>
          <w:tab w:val="right" w:leader="underscore" w:pos="10206"/>
        </w:tabs>
        <w:rPr>
          <w:b/>
          <w:bCs/>
          <w:szCs w:val="22"/>
        </w:rPr>
      </w:pPr>
      <w:r w:rsidRPr="00271485">
        <w:rPr>
          <w:b/>
          <w:bCs/>
          <w:szCs w:val="22"/>
        </w:rPr>
        <w:t>H</w:t>
      </w:r>
      <w:r w:rsidR="00727493" w:rsidRPr="00271485">
        <w:rPr>
          <w:b/>
          <w:bCs/>
          <w:szCs w:val="22"/>
        </w:rPr>
        <w:t xml:space="preserve"> - </w:t>
      </w:r>
      <w:r w:rsidRPr="00271485">
        <w:rPr>
          <w:b/>
          <w:bCs/>
          <w:szCs w:val="22"/>
        </w:rPr>
        <w:t>DOCUMENTS DE PREUVE DISPONIBLES EN LIGNE</w:t>
      </w:r>
    </w:p>
    <w:p w14:paraId="08802149" w14:textId="71FD90F8" w:rsidR="00727493" w:rsidRPr="00271485" w:rsidRDefault="00BE4C61" w:rsidP="00BE4C61">
      <w:pPr>
        <w:spacing w:after="120"/>
        <w:ind w:left="357"/>
        <w:rPr>
          <w:szCs w:val="22"/>
        </w:rPr>
      </w:pPr>
      <w:r w:rsidRPr="00271485">
        <w:rPr>
          <w:szCs w:val="22"/>
        </w:rPr>
        <w:t>En application de l’article 3.</w:t>
      </w:r>
      <w:r w:rsidR="004835BA" w:rsidRPr="00271485">
        <w:rPr>
          <w:szCs w:val="22"/>
        </w:rPr>
        <w:t>1</w:t>
      </w:r>
      <w:r w:rsidRPr="00271485">
        <w:rPr>
          <w:szCs w:val="22"/>
        </w:rPr>
        <w:t xml:space="preserve"> du RPA</w:t>
      </w:r>
      <w:r w:rsidR="004835BA" w:rsidRPr="00271485">
        <w:rPr>
          <w:szCs w:val="22"/>
        </w:rPr>
        <w:t>PC</w:t>
      </w:r>
      <w:r w:rsidRPr="00271485">
        <w:rPr>
          <w:szCs w:val="22"/>
        </w:rPr>
        <w:t>, le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71485" w:rsidRDefault="00BE4C61" w:rsidP="00BE4C61">
      <w:pPr>
        <w:spacing w:after="120"/>
        <w:ind w:left="357"/>
        <w:rPr>
          <w:bCs/>
          <w:szCs w:val="22"/>
          <w:shd w:val="clear" w:color="auto" w:fill="D9D9D9" w:themeFill="background1" w:themeFillShade="D9"/>
          <w:lang w:eastAsia="en-US"/>
        </w:rPr>
      </w:pPr>
      <w:r w:rsidRPr="00271485">
        <w:rPr>
          <w:szCs w:val="22"/>
        </w:rPr>
        <w:t>Adresse : </w:t>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p>
    <w:p w14:paraId="5B0BB020" w14:textId="77777777" w:rsidR="00DF17E1" w:rsidRPr="00271485" w:rsidRDefault="00DF17E1" w:rsidP="00DF17E1">
      <w:pPr>
        <w:spacing w:after="360"/>
        <w:ind w:left="357"/>
        <w:rPr>
          <w:szCs w:val="22"/>
        </w:rPr>
      </w:pPr>
      <w:r w:rsidRPr="00271485">
        <w:rPr>
          <w:szCs w:val="22"/>
        </w:rPr>
        <w:t>Renseignement pour accéder au documents :</w:t>
      </w:r>
      <w:r w:rsidRPr="00271485">
        <w:rPr>
          <w:bCs/>
          <w:szCs w:val="22"/>
          <w:shd w:val="clear" w:color="auto" w:fill="D9D9D9" w:themeFill="background1" w:themeFillShade="D9"/>
          <w:lang w:eastAsia="en-US"/>
        </w:rPr>
        <w:t xml:space="preserve"> </w:t>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p>
    <w:p w14:paraId="6A7091A4" w14:textId="27AF5F06" w:rsidR="00DF17E1" w:rsidRPr="00271485" w:rsidRDefault="00DF17E1" w:rsidP="00BE4C61">
      <w:pPr>
        <w:spacing w:after="120"/>
        <w:ind w:left="357"/>
        <w:rPr>
          <w:szCs w:val="22"/>
        </w:rPr>
      </w:pPr>
      <w:r w:rsidRPr="00271485">
        <w:rPr>
          <w:szCs w:val="22"/>
        </w:rPr>
        <w:t xml:space="preserve">De plus, le candidat indique les documents non remis dans la présente offre car déjà fournis lors d’une précédente consultation et pour lesquels le contenu reste valable pour le présent appel </w:t>
      </w:r>
      <w:r w:rsidR="004835BA" w:rsidRPr="00271485">
        <w:rPr>
          <w:szCs w:val="22"/>
        </w:rPr>
        <w:t>public à concurrence </w:t>
      </w:r>
      <w:r w:rsidRPr="00271485">
        <w:rPr>
          <w:szCs w:val="22"/>
        </w:rPr>
        <w:t>:</w:t>
      </w:r>
    </w:p>
    <w:p w14:paraId="7B902E7F" w14:textId="77777777" w:rsidR="00DF17E1" w:rsidRPr="00271485" w:rsidRDefault="00DF17E1" w:rsidP="00BE4C61">
      <w:pPr>
        <w:spacing w:after="120"/>
        <w:ind w:left="357"/>
        <w:rPr>
          <w:bCs/>
          <w:szCs w:val="22"/>
          <w:shd w:val="clear" w:color="auto" w:fill="D9D9D9" w:themeFill="background1" w:themeFillShade="D9"/>
          <w:lang w:eastAsia="en-US"/>
        </w:rPr>
      </w:pPr>
      <w:r w:rsidRPr="00271485">
        <w:rPr>
          <w:szCs w:val="22"/>
        </w:rPr>
        <w:t>Référence de la consultation : </w:t>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p>
    <w:p w14:paraId="6554A9E2" w14:textId="77777777" w:rsidR="00BE4C61" w:rsidRPr="00271485" w:rsidRDefault="00DF17E1" w:rsidP="00DF17E1">
      <w:pPr>
        <w:spacing w:after="120"/>
        <w:ind w:left="357"/>
        <w:rPr>
          <w:szCs w:val="22"/>
        </w:rPr>
      </w:pPr>
      <w:r w:rsidRPr="00271485">
        <w:rPr>
          <w:szCs w:val="22"/>
        </w:rPr>
        <w:t>Liste des documents déjà transmis : </w:t>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r w:rsidRPr="00271485">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71485"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71485" w:rsidRDefault="00830C2D" w:rsidP="00BE4C61">
            <w:pPr>
              <w:keepNext/>
              <w:tabs>
                <w:tab w:val="left" w:pos="-142"/>
                <w:tab w:val="right" w:leader="underscore" w:pos="10206"/>
              </w:tabs>
              <w:rPr>
                <w:b/>
                <w:bCs/>
                <w:szCs w:val="22"/>
              </w:rPr>
            </w:pPr>
            <w:r w:rsidRPr="00271485">
              <w:rPr>
                <w:b/>
                <w:bCs/>
                <w:szCs w:val="22"/>
              </w:rPr>
              <w:br w:type="page"/>
            </w:r>
            <w:r w:rsidRPr="00271485">
              <w:rPr>
                <w:b/>
                <w:bCs/>
                <w:szCs w:val="22"/>
              </w:rPr>
              <w:br w:type="page"/>
            </w:r>
            <w:r w:rsidR="00BE4C61" w:rsidRPr="00271485">
              <w:rPr>
                <w:b/>
                <w:bCs/>
                <w:szCs w:val="22"/>
              </w:rPr>
              <w:t>I</w:t>
            </w:r>
            <w:r w:rsidR="00C47D82" w:rsidRPr="00271485">
              <w:rPr>
                <w:b/>
                <w:bCs/>
                <w:szCs w:val="22"/>
              </w:rPr>
              <w:t xml:space="preserve"> </w:t>
            </w:r>
            <w:r w:rsidRPr="00271485">
              <w:rPr>
                <w:b/>
                <w:bCs/>
                <w:szCs w:val="22"/>
              </w:rPr>
              <w:t xml:space="preserve">– SIGNATURE DU CANDIDAT </w:t>
            </w:r>
          </w:p>
        </w:tc>
      </w:tr>
      <w:tr w:rsidR="00830C2D" w:rsidRPr="00271485"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71485" w:rsidRDefault="00830C2D" w:rsidP="00BB26D7">
            <w:pPr>
              <w:tabs>
                <w:tab w:val="left" w:pos="3370"/>
                <w:tab w:val="right" w:leader="underscore" w:pos="10206"/>
              </w:tabs>
              <w:spacing w:before="120" w:line="276" w:lineRule="auto"/>
              <w:ind w:right="-104"/>
              <w:rPr>
                <w:bCs/>
                <w:szCs w:val="22"/>
                <w:lang w:eastAsia="en-US"/>
              </w:rPr>
            </w:pPr>
            <w:r w:rsidRPr="00271485">
              <w:rPr>
                <w:bCs/>
                <w:szCs w:val="22"/>
                <w:lang w:eastAsia="en-US"/>
              </w:rPr>
              <w:t>Nom, prénom</w:t>
            </w:r>
            <w:r w:rsidR="00BB26D7" w:rsidRPr="00271485">
              <w:rPr>
                <w:bCs/>
                <w:szCs w:val="22"/>
                <w:lang w:eastAsia="en-US"/>
              </w:rPr>
              <w:t> :</w:t>
            </w:r>
          </w:p>
          <w:p w14:paraId="06916924" w14:textId="77777777" w:rsidR="00BB26D7" w:rsidRPr="00271485" w:rsidRDefault="00BB26D7" w:rsidP="00BB26D7">
            <w:pPr>
              <w:tabs>
                <w:tab w:val="left" w:pos="3370"/>
                <w:tab w:val="right" w:leader="underscore" w:pos="10206"/>
              </w:tabs>
              <w:spacing w:before="120" w:line="276" w:lineRule="auto"/>
              <w:ind w:right="-104"/>
              <w:rPr>
                <w:bCs/>
                <w:szCs w:val="22"/>
                <w:lang w:eastAsia="en-US"/>
              </w:rPr>
            </w:pPr>
            <w:r w:rsidRPr="00271485">
              <w:rPr>
                <w:bCs/>
                <w:szCs w:val="22"/>
                <w:shd w:val="clear" w:color="auto" w:fill="D9D9D9" w:themeFill="background1" w:themeFillShade="D9"/>
                <w:lang w:eastAsia="en-US"/>
              </w:rPr>
              <w:tab/>
            </w:r>
          </w:p>
          <w:p w14:paraId="137B389D" w14:textId="77777777" w:rsidR="00830C2D" w:rsidRPr="00033D16" w:rsidRDefault="00BB26D7" w:rsidP="00BB26D7">
            <w:pPr>
              <w:tabs>
                <w:tab w:val="right" w:leader="underscore" w:pos="10206"/>
              </w:tabs>
              <w:spacing w:before="120" w:line="276" w:lineRule="auto"/>
              <w:ind w:right="-104"/>
              <w:rPr>
                <w:bCs/>
                <w:szCs w:val="22"/>
                <w:lang w:eastAsia="en-US"/>
              </w:rPr>
            </w:pPr>
            <w:r w:rsidRPr="00271485">
              <w:rPr>
                <w:bCs/>
                <w:szCs w:val="22"/>
                <w:lang w:eastAsia="en-US"/>
              </w:rPr>
              <w:t>Q</w:t>
            </w:r>
            <w:r w:rsidR="00830C2D" w:rsidRPr="00271485">
              <w:rPr>
                <w:bCs/>
                <w:szCs w:val="22"/>
                <w:lang w:eastAsia="en-US"/>
              </w:rPr>
              <w:t xml:space="preserve">ualité du signataire </w:t>
            </w:r>
            <w:r w:rsidR="00536131" w:rsidRPr="00B00CB2">
              <w:rPr>
                <w:rStyle w:val="Appelnotedebasdep"/>
                <w:bCs/>
                <w:szCs w:val="22"/>
                <w:lang w:eastAsia="en-US"/>
              </w:rPr>
              <w:footnoteReference w:id="2"/>
            </w:r>
            <w:r w:rsidRPr="00B00CB2">
              <w:rPr>
                <w:bCs/>
                <w:szCs w:val="22"/>
                <w:lang w:eastAsia="en-US"/>
              </w:rPr>
              <w:t> :</w:t>
            </w:r>
          </w:p>
          <w:p w14:paraId="79378ACA" w14:textId="77777777" w:rsidR="00BB26D7" w:rsidRPr="00271485" w:rsidRDefault="00BB26D7" w:rsidP="00BB26D7">
            <w:pPr>
              <w:tabs>
                <w:tab w:val="left" w:pos="3370"/>
                <w:tab w:val="right" w:leader="underscore" w:pos="10206"/>
              </w:tabs>
              <w:spacing w:before="120" w:line="276" w:lineRule="auto"/>
              <w:ind w:right="-104"/>
              <w:rPr>
                <w:bCs/>
                <w:szCs w:val="22"/>
                <w:lang w:eastAsia="en-US"/>
              </w:rPr>
            </w:pPr>
            <w:r w:rsidRPr="00271485">
              <w:rPr>
                <w:bCs/>
                <w:szCs w:val="22"/>
                <w:shd w:val="clear" w:color="auto" w:fill="D9D9D9" w:themeFill="background1" w:themeFillShade="D9"/>
                <w:lang w:eastAsia="en-US"/>
              </w:rPr>
              <w:tab/>
            </w:r>
          </w:p>
          <w:p w14:paraId="62D46A95" w14:textId="77777777" w:rsidR="00BB26D7" w:rsidRPr="00271485"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71485" w:rsidRDefault="00BB26D7" w:rsidP="00BB26D7">
            <w:pPr>
              <w:tabs>
                <w:tab w:val="left" w:pos="2719"/>
                <w:tab w:val="right" w:leader="underscore" w:pos="10206"/>
              </w:tabs>
              <w:spacing w:before="120" w:line="276" w:lineRule="auto"/>
              <w:ind w:right="-104"/>
              <w:rPr>
                <w:bCs/>
                <w:szCs w:val="22"/>
                <w:lang w:eastAsia="en-US"/>
              </w:rPr>
            </w:pPr>
            <w:r w:rsidRPr="00271485">
              <w:rPr>
                <w:bCs/>
                <w:szCs w:val="22"/>
                <w:lang w:eastAsia="en-US"/>
              </w:rPr>
              <w:t xml:space="preserve">Lieu : </w:t>
            </w:r>
            <w:r w:rsidRPr="00271485">
              <w:rPr>
                <w:bCs/>
                <w:szCs w:val="22"/>
                <w:shd w:val="clear" w:color="auto" w:fill="D9D9D9" w:themeFill="background1" w:themeFillShade="D9"/>
                <w:lang w:eastAsia="en-US"/>
              </w:rPr>
              <w:tab/>
            </w:r>
          </w:p>
          <w:p w14:paraId="31010B25" w14:textId="77777777" w:rsidR="00830C2D" w:rsidRPr="00271485" w:rsidRDefault="00BB26D7" w:rsidP="00BB26D7">
            <w:pPr>
              <w:tabs>
                <w:tab w:val="right" w:leader="underscore" w:pos="10206"/>
              </w:tabs>
              <w:spacing w:line="276" w:lineRule="auto"/>
              <w:ind w:right="540"/>
              <w:rPr>
                <w:bCs/>
                <w:szCs w:val="22"/>
                <w:lang w:eastAsia="en-US"/>
              </w:rPr>
            </w:pPr>
            <w:r w:rsidRPr="00271485">
              <w:rPr>
                <w:bCs/>
                <w:szCs w:val="22"/>
                <w:lang w:eastAsia="en-US"/>
              </w:rPr>
              <w:t xml:space="preserve">&amp; </w:t>
            </w:r>
            <w:r w:rsidR="00830C2D" w:rsidRPr="00271485">
              <w:rPr>
                <w:bCs/>
                <w:szCs w:val="22"/>
                <w:lang w:eastAsia="en-US"/>
              </w:rPr>
              <w:t>date de signature</w:t>
            </w:r>
            <w:r w:rsidRPr="00271485">
              <w:rPr>
                <w:bCs/>
                <w:szCs w:val="22"/>
                <w:lang w:eastAsia="en-US"/>
              </w:rPr>
              <w:t> :</w:t>
            </w:r>
          </w:p>
          <w:p w14:paraId="10156389" w14:textId="77777777" w:rsidR="00BB26D7" w:rsidRPr="00271485" w:rsidRDefault="00BB26D7" w:rsidP="00BB26D7">
            <w:pPr>
              <w:tabs>
                <w:tab w:val="left" w:pos="2719"/>
                <w:tab w:val="right" w:leader="underscore" w:pos="10206"/>
              </w:tabs>
              <w:spacing w:line="276" w:lineRule="auto"/>
              <w:ind w:right="-49"/>
              <w:rPr>
                <w:bCs/>
                <w:szCs w:val="22"/>
                <w:lang w:eastAsia="en-US"/>
              </w:rPr>
            </w:pPr>
            <w:r w:rsidRPr="00271485">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71485" w:rsidRDefault="00830C2D" w:rsidP="00F74912">
            <w:pPr>
              <w:tabs>
                <w:tab w:val="right" w:leader="underscore" w:pos="10206"/>
              </w:tabs>
              <w:spacing w:line="276" w:lineRule="auto"/>
              <w:jc w:val="center"/>
              <w:rPr>
                <w:bCs/>
                <w:szCs w:val="22"/>
                <w:lang w:eastAsia="en-US"/>
              </w:rPr>
            </w:pPr>
            <w:r w:rsidRPr="00271485">
              <w:rPr>
                <w:bCs/>
                <w:szCs w:val="22"/>
                <w:lang w:eastAsia="en-US"/>
              </w:rPr>
              <w:t>Signature</w:t>
            </w:r>
          </w:p>
          <w:p w14:paraId="2CA14E80" w14:textId="77777777" w:rsidR="00BB26D7" w:rsidRPr="00271485"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434D4EFB" w14:textId="77777777" w:rsidR="00BB26D7" w:rsidRPr="00271485"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07DBBBCB" w14:textId="77777777" w:rsidR="00BB26D7" w:rsidRPr="00271485"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13C00E99" w14:textId="77777777" w:rsidR="00BB26D7" w:rsidRPr="00271485"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49FCD1BB" w14:textId="77777777" w:rsidR="00BB26D7" w:rsidRPr="00271485"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0306DE16" w14:textId="77777777" w:rsidR="00BB26D7" w:rsidRPr="00271485"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tc>
      </w:tr>
    </w:tbl>
    <w:p w14:paraId="629D0F14" w14:textId="77777777" w:rsidR="00D87B8A" w:rsidRPr="00271485" w:rsidRDefault="00D87B8A">
      <w:pPr>
        <w:spacing w:after="200" w:line="276" w:lineRule="auto"/>
        <w:jc w:val="left"/>
        <w:rPr>
          <w:sz w:val="21"/>
          <w:szCs w:val="21"/>
        </w:rPr>
        <w:sectPr w:rsidR="00D87B8A" w:rsidRPr="00271485" w:rsidSect="0041443C">
          <w:headerReference w:type="default" r:id="rId15"/>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71485"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71485" w:rsidRDefault="001422C0" w:rsidP="00EF46D3">
            <w:pPr>
              <w:pStyle w:val="Titre6"/>
              <w:outlineLvl w:val="5"/>
            </w:pPr>
            <w:bookmarkStart w:id="172" w:name="_Toc24544347"/>
            <w:bookmarkStart w:id="173" w:name="_Toc208911900"/>
            <w:r w:rsidRPr="00271485">
              <w:lastRenderedPageBreak/>
              <w:t xml:space="preserve">ANNEXE </w:t>
            </w:r>
            <w:r w:rsidR="00EF46D3" w:rsidRPr="00271485">
              <w:t>B</w:t>
            </w:r>
            <w:r w:rsidRPr="00271485">
              <w:t xml:space="preserve"> – TABLEAU DES REFERENCES</w:t>
            </w:r>
            <w:bookmarkEnd w:id="172"/>
            <w:bookmarkEnd w:id="173"/>
          </w:p>
        </w:tc>
      </w:tr>
    </w:tbl>
    <w:p w14:paraId="72B770D6" w14:textId="5250AB7D" w:rsidR="003E1111" w:rsidRPr="00271485" w:rsidRDefault="003E1111" w:rsidP="00F74912">
      <w:pPr>
        <w:tabs>
          <w:tab w:val="right" w:leader="underscore" w:pos="10206"/>
        </w:tabs>
        <w:rPr>
          <w:szCs w:val="22"/>
        </w:rPr>
      </w:pPr>
      <w:r w:rsidRPr="00271485">
        <w:rPr>
          <w:szCs w:val="22"/>
        </w:rPr>
        <w:t xml:space="preserve">Objet de l’appel </w:t>
      </w:r>
      <w:r w:rsidR="00EA529D" w:rsidRPr="00271485">
        <w:rPr>
          <w:szCs w:val="22"/>
        </w:rPr>
        <w:t>public à concurrence </w:t>
      </w:r>
      <w:r w:rsidRPr="00271485">
        <w:rPr>
          <w:szCs w:val="22"/>
        </w:rPr>
        <w:t xml:space="preserve">: </w:t>
      </w:r>
      <w:r w:rsidR="00E502E6" w:rsidRPr="00271485">
        <w:rPr>
          <w:szCs w:val="22"/>
        </w:rPr>
        <w:t>ENTRETIEN DES DISPOSITIFS DE RETENUE DES VEHICULES</w:t>
      </w:r>
      <w:r w:rsidR="00410711" w:rsidRPr="00271485">
        <w:rPr>
          <w:szCs w:val="22"/>
        </w:rPr>
        <w:t xml:space="preserve"> SUR LES ROUTES PROVINCIALES GÉRÉES PAR LA SUBDIVISION NORD</w:t>
      </w:r>
      <w:r w:rsidRPr="00271485">
        <w:rPr>
          <w:szCs w:val="22"/>
        </w:rPr>
        <w:t xml:space="preserve">  </w:t>
      </w:r>
    </w:p>
    <w:p w14:paraId="0270C3D2" w14:textId="77777777" w:rsidR="00E46F27" w:rsidRPr="00271485" w:rsidRDefault="002B4DD4" w:rsidP="00E46F27">
      <w:pPr>
        <w:tabs>
          <w:tab w:val="left" w:pos="3119"/>
          <w:tab w:val="left" w:pos="5387"/>
          <w:tab w:val="left" w:pos="8647"/>
          <w:tab w:val="right" w:pos="11340"/>
        </w:tabs>
        <w:rPr>
          <w:szCs w:val="22"/>
        </w:rPr>
      </w:pPr>
      <w:r w:rsidRPr="00271485">
        <w:rPr>
          <w:szCs w:val="22"/>
        </w:rPr>
        <w:t xml:space="preserve">Fait à </w:t>
      </w:r>
      <w:r w:rsidR="00E46F27" w:rsidRPr="00271485">
        <w:rPr>
          <w:szCs w:val="22"/>
          <w:shd w:val="clear" w:color="auto" w:fill="D9D9D9" w:themeFill="background1" w:themeFillShade="D9"/>
        </w:rPr>
        <w:tab/>
      </w:r>
      <w:r w:rsidRPr="00271485">
        <w:rPr>
          <w:szCs w:val="22"/>
        </w:rPr>
        <w:t xml:space="preserve">, le </w:t>
      </w:r>
      <w:r w:rsidR="00E46F27" w:rsidRPr="00271485">
        <w:rPr>
          <w:szCs w:val="22"/>
          <w:shd w:val="clear" w:color="auto" w:fill="D9D9D9" w:themeFill="background1" w:themeFillShade="D9"/>
        </w:rPr>
        <w:tab/>
      </w:r>
      <w:r w:rsidR="00E46F27" w:rsidRPr="00271485">
        <w:rPr>
          <w:szCs w:val="22"/>
        </w:rPr>
        <w:t xml:space="preserve"> </w:t>
      </w:r>
      <w:r w:rsidR="00105A38" w:rsidRPr="00271485">
        <w:rPr>
          <w:szCs w:val="22"/>
        </w:rPr>
        <w:t xml:space="preserve">Signature du représentant </w:t>
      </w:r>
      <w:r w:rsidR="00E46F27" w:rsidRPr="00271485">
        <w:rPr>
          <w:szCs w:val="22"/>
        </w:rPr>
        <w:t>qualifié :</w:t>
      </w:r>
      <w:r w:rsidR="00E46F27" w:rsidRPr="00271485">
        <w:rPr>
          <w:szCs w:val="22"/>
        </w:rPr>
        <w:tab/>
      </w:r>
      <w:r w:rsidR="00E46F27" w:rsidRPr="00271485">
        <w:rPr>
          <w:szCs w:val="22"/>
          <w:shd w:val="clear" w:color="auto" w:fill="D9D9D9" w:themeFill="background1" w:themeFillShade="D9"/>
        </w:rPr>
        <w:tab/>
      </w:r>
    </w:p>
    <w:p w14:paraId="3B150F5A" w14:textId="77777777" w:rsidR="003E1111" w:rsidRPr="00271485" w:rsidRDefault="00E46F27" w:rsidP="00E46F27">
      <w:pPr>
        <w:tabs>
          <w:tab w:val="left" w:pos="3119"/>
          <w:tab w:val="left" w:pos="5387"/>
          <w:tab w:val="left" w:pos="8647"/>
          <w:tab w:val="left" w:pos="11340"/>
        </w:tabs>
        <w:rPr>
          <w:szCs w:val="22"/>
        </w:rPr>
      </w:pPr>
      <w:r w:rsidRPr="00271485">
        <w:rPr>
          <w:szCs w:val="22"/>
        </w:rPr>
        <w:t xml:space="preserve">Nom du candidat : </w:t>
      </w:r>
      <w:r w:rsidRPr="00271485">
        <w:rPr>
          <w:szCs w:val="22"/>
          <w:shd w:val="clear" w:color="auto" w:fill="D9D9D9" w:themeFill="background1" w:themeFillShade="D9"/>
        </w:rPr>
        <w:tab/>
      </w:r>
      <w:r w:rsidRPr="00271485">
        <w:rPr>
          <w:szCs w:val="22"/>
          <w:shd w:val="clear" w:color="auto" w:fill="D9D9D9" w:themeFill="background1" w:themeFillShade="D9"/>
        </w:rPr>
        <w:tab/>
      </w:r>
      <w:r w:rsidRPr="00271485">
        <w:rPr>
          <w:szCs w:val="22"/>
        </w:rPr>
        <w:tab/>
      </w:r>
      <w:r w:rsidRPr="00271485">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71485" w14:paraId="79160505" w14:textId="77777777" w:rsidTr="00774B2A">
        <w:tc>
          <w:tcPr>
            <w:tcW w:w="675" w:type="dxa"/>
            <w:shd w:val="clear" w:color="auto" w:fill="F2F2F2" w:themeFill="background1" w:themeFillShade="F2"/>
          </w:tcPr>
          <w:p w14:paraId="31FAD527" w14:textId="77777777" w:rsidR="003E1111" w:rsidRPr="00271485" w:rsidRDefault="003E1111" w:rsidP="00F74912">
            <w:pPr>
              <w:tabs>
                <w:tab w:val="right" w:leader="underscore" w:pos="10206"/>
              </w:tabs>
              <w:jc w:val="center"/>
              <w:rPr>
                <w:szCs w:val="20"/>
              </w:rPr>
            </w:pPr>
            <w:r w:rsidRPr="00271485">
              <w:rPr>
                <w:szCs w:val="20"/>
              </w:rPr>
              <w:t>N° réf.</w:t>
            </w:r>
          </w:p>
        </w:tc>
        <w:tc>
          <w:tcPr>
            <w:tcW w:w="2694" w:type="dxa"/>
            <w:shd w:val="clear" w:color="auto" w:fill="F2F2F2" w:themeFill="background1" w:themeFillShade="F2"/>
          </w:tcPr>
          <w:p w14:paraId="7ED00165" w14:textId="77777777" w:rsidR="003E1111" w:rsidRPr="00271485" w:rsidRDefault="003E1111" w:rsidP="00F74912">
            <w:pPr>
              <w:tabs>
                <w:tab w:val="right" w:leader="underscore" w:pos="10206"/>
              </w:tabs>
              <w:rPr>
                <w:szCs w:val="20"/>
              </w:rPr>
            </w:pPr>
            <w:r w:rsidRPr="00271485">
              <w:rPr>
                <w:szCs w:val="20"/>
              </w:rPr>
              <w:t>NOM DE L'OPÉRATION</w:t>
            </w:r>
          </w:p>
          <w:p w14:paraId="0CD283CB" w14:textId="77777777" w:rsidR="003E1111" w:rsidRPr="00271485" w:rsidRDefault="003E1111" w:rsidP="00F74912">
            <w:pPr>
              <w:tabs>
                <w:tab w:val="right" w:leader="underscore" w:pos="10206"/>
              </w:tabs>
              <w:rPr>
                <w:szCs w:val="20"/>
              </w:rPr>
            </w:pPr>
            <w:r w:rsidRPr="00271485">
              <w:rPr>
                <w:szCs w:val="20"/>
              </w:rPr>
              <w:t>+ LIEU</w:t>
            </w:r>
          </w:p>
        </w:tc>
        <w:tc>
          <w:tcPr>
            <w:tcW w:w="1560" w:type="dxa"/>
            <w:shd w:val="clear" w:color="auto" w:fill="F2F2F2" w:themeFill="background1" w:themeFillShade="F2"/>
          </w:tcPr>
          <w:p w14:paraId="0316BF38" w14:textId="77777777" w:rsidR="003E1111" w:rsidRPr="00271485" w:rsidRDefault="003E1111" w:rsidP="00F74912">
            <w:pPr>
              <w:tabs>
                <w:tab w:val="right" w:leader="underscore" w:pos="10206"/>
              </w:tabs>
              <w:rPr>
                <w:szCs w:val="20"/>
              </w:rPr>
            </w:pPr>
            <w:r w:rsidRPr="00271485">
              <w:rPr>
                <w:szCs w:val="20"/>
              </w:rPr>
              <w:t>MAITRE D’OUVRAGE</w:t>
            </w:r>
          </w:p>
          <w:p w14:paraId="1AB26ADD" w14:textId="77777777" w:rsidR="003E1111" w:rsidRPr="00271485" w:rsidRDefault="003E1111" w:rsidP="00F74912">
            <w:pPr>
              <w:tabs>
                <w:tab w:val="right" w:leader="underscore" w:pos="10206"/>
              </w:tabs>
              <w:rPr>
                <w:szCs w:val="20"/>
              </w:rPr>
            </w:pPr>
            <w:r w:rsidRPr="00271485">
              <w:rPr>
                <w:szCs w:val="20"/>
              </w:rPr>
              <w:t>Email</w:t>
            </w:r>
          </w:p>
        </w:tc>
        <w:tc>
          <w:tcPr>
            <w:tcW w:w="1559" w:type="dxa"/>
            <w:shd w:val="clear" w:color="auto" w:fill="F2F2F2" w:themeFill="background1" w:themeFillShade="F2"/>
          </w:tcPr>
          <w:p w14:paraId="49BA5782" w14:textId="77777777" w:rsidR="003E1111" w:rsidRPr="00271485" w:rsidRDefault="003E1111" w:rsidP="00F74912">
            <w:pPr>
              <w:tabs>
                <w:tab w:val="right" w:leader="underscore" w:pos="10206"/>
              </w:tabs>
              <w:rPr>
                <w:szCs w:val="20"/>
              </w:rPr>
            </w:pPr>
            <w:r w:rsidRPr="00271485">
              <w:rPr>
                <w:szCs w:val="20"/>
              </w:rPr>
              <w:t>MAITRE D’ŒUVRE</w:t>
            </w:r>
          </w:p>
          <w:p w14:paraId="0CBC020D" w14:textId="77777777" w:rsidR="003E1111" w:rsidRPr="00271485" w:rsidRDefault="003E1111" w:rsidP="00F74912">
            <w:pPr>
              <w:tabs>
                <w:tab w:val="right" w:leader="underscore" w:pos="10206"/>
              </w:tabs>
              <w:rPr>
                <w:szCs w:val="20"/>
              </w:rPr>
            </w:pPr>
            <w:r w:rsidRPr="00271485">
              <w:rPr>
                <w:szCs w:val="20"/>
              </w:rPr>
              <w:t>Email</w:t>
            </w:r>
          </w:p>
        </w:tc>
        <w:tc>
          <w:tcPr>
            <w:tcW w:w="2976" w:type="dxa"/>
            <w:shd w:val="clear" w:color="auto" w:fill="F2F2F2" w:themeFill="background1" w:themeFillShade="F2"/>
          </w:tcPr>
          <w:p w14:paraId="23A76ED0" w14:textId="77777777" w:rsidR="003E1111" w:rsidRPr="00271485" w:rsidRDefault="003E1111" w:rsidP="00F74912">
            <w:pPr>
              <w:tabs>
                <w:tab w:val="right" w:leader="underscore" w:pos="10206"/>
              </w:tabs>
              <w:rPr>
                <w:szCs w:val="20"/>
              </w:rPr>
            </w:pPr>
            <w:r w:rsidRPr="00271485">
              <w:rPr>
                <w:szCs w:val="20"/>
              </w:rPr>
              <w:t>NATURE DES TRAVAUX</w:t>
            </w:r>
          </w:p>
          <w:p w14:paraId="6952DCFA" w14:textId="77777777" w:rsidR="003E1111" w:rsidRPr="00271485" w:rsidRDefault="003E1111" w:rsidP="00F74912">
            <w:pPr>
              <w:tabs>
                <w:tab w:val="right" w:leader="underscore" w:pos="10206"/>
              </w:tabs>
              <w:rPr>
                <w:szCs w:val="20"/>
              </w:rPr>
            </w:pPr>
            <w:r w:rsidRPr="00271485">
              <w:rPr>
                <w:szCs w:val="20"/>
              </w:rPr>
              <w:t>EN RAPPORT</w:t>
            </w:r>
          </w:p>
          <w:p w14:paraId="2AF46499" w14:textId="4065D80A" w:rsidR="003E1111" w:rsidRPr="00271485" w:rsidRDefault="003E1111">
            <w:pPr>
              <w:tabs>
                <w:tab w:val="right" w:leader="underscore" w:pos="10206"/>
              </w:tabs>
              <w:rPr>
                <w:szCs w:val="20"/>
              </w:rPr>
            </w:pPr>
            <w:r w:rsidRPr="00271485">
              <w:rPr>
                <w:szCs w:val="20"/>
              </w:rPr>
              <w:t xml:space="preserve">AVEC L’OBJET DU </w:t>
            </w:r>
            <w:r w:rsidR="007E0E7A" w:rsidRPr="00271485">
              <w:rPr>
                <w:szCs w:val="20"/>
              </w:rPr>
              <w:t>CONTRAT</w:t>
            </w:r>
            <w:r w:rsidR="007E0E7A" w:rsidRPr="00271485" w:rsidDel="007E0E7A">
              <w:rPr>
                <w:szCs w:val="20"/>
              </w:rPr>
              <w:t xml:space="preserve"> </w:t>
            </w:r>
          </w:p>
        </w:tc>
        <w:tc>
          <w:tcPr>
            <w:tcW w:w="3005" w:type="dxa"/>
            <w:shd w:val="clear" w:color="auto" w:fill="F2F2F2" w:themeFill="background1" w:themeFillShade="F2"/>
          </w:tcPr>
          <w:p w14:paraId="7CC40C22" w14:textId="77777777" w:rsidR="003E1111" w:rsidRPr="00271485" w:rsidRDefault="003E1111" w:rsidP="00F74912">
            <w:pPr>
              <w:tabs>
                <w:tab w:val="right" w:leader="underscore" w:pos="10206"/>
              </w:tabs>
              <w:rPr>
                <w:szCs w:val="20"/>
              </w:rPr>
            </w:pPr>
            <w:r w:rsidRPr="00271485">
              <w:rPr>
                <w:szCs w:val="20"/>
              </w:rPr>
              <w:t>MONTANT DE CES TRAVAUX ou</w:t>
            </w:r>
          </w:p>
          <w:p w14:paraId="08126A4B" w14:textId="77777777" w:rsidR="003E1111" w:rsidRPr="00271485" w:rsidRDefault="003E1111" w:rsidP="00F74912">
            <w:pPr>
              <w:tabs>
                <w:tab w:val="right" w:leader="underscore" w:pos="10206"/>
              </w:tabs>
              <w:rPr>
                <w:szCs w:val="20"/>
              </w:rPr>
            </w:pPr>
            <w:r w:rsidRPr="00271485">
              <w:rPr>
                <w:szCs w:val="20"/>
              </w:rPr>
              <w:t>QUANTITES SIGNIFICATIVES</w:t>
            </w:r>
          </w:p>
        </w:tc>
        <w:tc>
          <w:tcPr>
            <w:tcW w:w="1998" w:type="dxa"/>
            <w:shd w:val="clear" w:color="auto" w:fill="F2F2F2" w:themeFill="background1" w:themeFillShade="F2"/>
          </w:tcPr>
          <w:p w14:paraId="45846F20" w14:textId="77777777" w:rsidR="003E1111" w:rsidRPr="00271485" w:rsidRDefault="003E1111" w:rsidP="00F74912">
            <w:pPr>
              <w:tabs>
                <w:tab w:val="right" w:leader="underscore" w:pos="10206"/>
              </w:tabs>
              <w:rPr>
                <w:szCs w:val="20"/>
              </w:rPr>
            </w:pPr>
            <w:r w:rsidRPr="00271485">
              <w:rPr>
                <w:szCs w:val="20"/>
              </w:rPr>
              <w:t>DEBUT – FIN DES TRAVAUX</w:t>
            </w:r>
          </w:p>
          <w:p w14:paraId="04A7FB17" w14:textId="77777777" w:rsidR="003E1111" w:rsidRPr="00271485" w:rsidRDefault="003E1111" w:rsidP="00F74912">
            <w:pPr>
              <w:tabs>
                <w:tab w:val="right" w:leader="underscore" w:pos="10206"/>
              </w:tabs>
              <w:rPr>
                <w:szCs w:val="20"/>
              </w:rPr>
            </w:pPr>
            <w:r w:rsidRPr="00271485">
              <w:rPr>
                <w:szCs w:val="20"/>
              </w:rPr>
              <w:t>(Années)</w:t>
            </w:r>
          </w:p>
        </w:tc>
        <w:tc>
          <w:tcPr>
            <w:tcW w:w="809" w:type="dxa"/>
            <w:shd w:val="clear" w:color="auto" w:fill="F2F2F2" w:themeFill="background1" w:themeFillShade="F2"/>
          </w:tcPr>
          <w:p w14:paraId="3B585A60" w14:textId="77777777" w:rsidR="003E1111" w:rsidRPr="00271485" w:rsidRDefault="003E1111" w:rsidP="00F74912">
            <w:pPr>
              <w:tabs>
                <w:tab w:val="right" w:leader="underscore" w:pos="10206"/>
              </w:tabs>
              <w:jc w:val="center"/>
              <w:rPr>
                <w:szCs w:val="20"/>
              </w:rPr>
            </w:pPr>
            <w:r w:rsidRPr="00271485">
              <w:rPr>
                <w:szCs w:val="20"/>
              </w:rPr>
              <w:t>Doc. Jointe</w:t>
            </w:r>
          </w:p>
          <w:p w14:paraId="478FF77B" w14:textId="77777777" w:rsidR="003E1111" w:rsidRPr="00271485" w:rsidRDefault="003E1111" w:rsidP="00F74912">
            <w:pPr>
              <w:tabs>
                <w:tab w:val="right" w:leader="underscore" w:pos="10206"/>
              </w:tabs>
              <w:jc w:val="center"/>
              <w:rPr>
                <w:szCs w:val="20"/>
              </w:rPr>
            </w:pPr>
            <w:r w:rsidRPr="00271485">
              <w:rPr>
                <w:szCs w:val="20"/>
              </w:rPr>
              <w:t>(*)</w:t>
            </w:r>
          </w:p>
        </w:tc>
      </w:tr>
      <w:tr w:rsidR="003E1111" w:rsidRPr="00271485" w14:paraId="5EADA38F" w14:textId="77777777" w:rsidTr="00774B2A">
        <w:tc>
          <w:tcPr>
            <w:tcW w:w="675" w:type="dxa"/>
            <w:vMerge w:val="restart"/>
          </w:tcPr>
          <w:p w14:paraId="5CCB7AC3" w14:textId="77777777" w:rsidR="003E1111" w:rsidRPr="00271485" w:rsidRDefault="003E1111" w:rsidP="00F74912">
            <w:pPr>
              <w:tabs>
                <w:tab w:val="right" w:leader="underscore" w:pos="10206"/>
              </w:tabs>
              <w:spacing w:before="60" w:after="60"/>
              <w:jc w:val="center"/>
            </w:pPr>
            <w:r w:rsidRPr="00271485">
              <w:t>1</w:t>
            </w:r>
          </w:p>
        </w:tc>
        <w:tc>
          <w:tcPr>
            <w:tcW w:w="2694" w:type="dxa"/>
            <w:vMerge w:val="restart"/>
          </w:tcPr>
          <w:p w14:paraId="0531850D" w14:textId="77777777" w:rsidR="003E1111" w:rsidRPr="00271485" w:rsidRDefault="003E1111" w:rsidP="00F74912">
            <w:pPr>
              <w:tabs>
                <w:tab w:val="right" w:leader="underscore" w:pos="10206"/>
              </w:tabs>
              <w:spacing w:before="60" w:after="60"/>
            </w:pPr>
          </w:p>
          <w:p w14:paraId="57CA0103" w14:textId="77777777" w:rsidR="003E1111" w:rsidRPr="00271485" w:rsidRDefault="003E1111" w:rsidP="00F74912">
            <w:pPr>
              <w:tabs>
                <w:tab w:val="right" w:leader="underscore" w:pos="10206"/>
              </w:tabs>
              <w:spacing w:before="60" w:after="60"/>
            </w:pPr>
          </w:p>
          <w:p w14:paraId="7B95C041" w14:textId="77777777" w:rsidR="003E1111" w:rsidRPr="00271485" w:rsidRDefault="003E1111" w:rsidP="00F74912">
            <w:pPr>
              <w:tabs>
                <w:tab w:val="right" w:leader="underscore" w:pos="10206"/>
              </w:tabs>
              <w:spacing w:before="60" w:after="60"/>
            </w:pPr>
          </w:p>
          <w:p w14:paraId="3AFD7A98" w14:textId="77777777" w:rsidR="003E1111" w:rsidRPr="00271485" w:rsidRDefault="003E1111" w:rsidP="00F74912">
            <w:pPr>
              <w:tabs>
                <w:tab w:val="right" w:leader="underscore" w:pos="10206"/>
              </w:tabs>
              <w:spacing w:before="60" w:after="60"/>
            </w:pPr>
          </w:p>
        </w:tc>
        <w:tc>
          <w:tcPr>
            <w:tcW w:w="1560" w:type="dxa"/>
            <w:vMerge w:val="restart"/>
          </w:tcPr>
          <w:p w14:paraId="2954F229" w14:textId="77777777" w:rsidR="003E1111" w:rsidRPr="00271485" w:rsidRDefault="003E1111" w:rsidP="00F74912">
            <w:pPr>
              <w:tabs>
                <w:tab w:val="right" w:leader="underscore" w:pos="10206"/>
              </w:tabs>
              <w:spacing w:before="60" w:after="60"/>
            </w:pPr>
          </w:p>
        </w:tc>
        <w:tc>
          <w:tcPr>
            <w:tcW w:w="1559" w:type="dxa"/>
            <w:vMerge w:val="restart"/>
          </w:tcPr>
          <w:p w14:paraId="3ADAD9AC" w14:textId="77777777" w:rsidR="003E1111" w:rsidRPr="00271485" w:rsidRDefault="003E1111" w:rsidP="00F74912">
            <w:pPr>
              <w:tabs>
                <w:tab w:val="right" w:leader="underscore" w:pos="10206"/>
              </w:tabs>
              <w:spacing w:before="60" w:after="60"/>
            </w:pPr>
          </w:p>
        </w:tc>
        <w:tc>
          <w:tcPr>
            <w:tcW w:w="2976" w:type="dxa"/>
          </w:tcPr>
          <w:p w14:paraId="78DD7FF6" w14:textId="77777777" w:rsidR="003E1111" w:rsidRPr="00271485" w:rsidRDefault="003E1111" w:rsidP="00F74912">
            <w:pPr>
              <w:tabs>
                <w:tab w:val="right" w:leader="underscore" w:pos="10206"/>
              </w:tabs>
              <w:spacing w:before="60" w:after="60"/>
            </w:pPr>
          </w:p>
          <w:p w14:paraId="6482F075" w14:textId="77777777" w:rsidR="003E1111" w:rsidRPr="00271485" w:rsidRDefault="003E1111" w:rsidP="00F74912">
            <w:pPr>
              <w:tabs>
                <w:tab w:val="right" w:leader="underscore" w:pos="10206"/>
              </w:tabs>
              <w:spacing w:before="60" w:after="60"/>
            </w:pPr>
          </w:p>
        </w:tc>
        <w:tc>
          <w:tcPr>
            <w:tcW w:w="3005" w:type="dxa"/>
          </w:tcPr>
          <w:p w14:paraId="0E4FAE85" w14:textId="77777777" w:rsidR="003E1111" w:rsidRPr="00271485" w:rsidRDefault="003E1111" w:rsidP="00F74912">
            <w:pPr>
              <w:tabs>
                <w:tab w:val="right" w:leader="underscore" w:pos="10206"/>
              </w:tabs>
              <w:spacing w:before="60" w:after="60"/>
            </w:pPr>
          </w:p>
        </w:tc>
        <w:tc>
          <w:tcPr>
            <w:tcW w:w="1998" w:type="dxa"/>
          </w:tcPr>
          <w:p w14:paraId="21E6DB04" w14:textId="77777777" w:rsidR="003E1111" w:rsidRPr="00271485" w:rsidRDefault="003E1111" w:rsidP="00F74912">
            <w:pPr>
              <w:tabs>
                <w:tab w:val="right" w:leader="underscore" w:pos="10206"/>
              </w:tabs>
              <w:spacing w:before="60" w:after="60"/>
            </w:pPr>
          </w:p>
        </w:tc>
        <w:tc>
          <w:tcPr>
            <w:tcW w:w="809" w:type="dxa"/>
          </w:tcPr>
          <w:p w14:paraId="306CF2DC" w14:textId="77777777" w:rsidR="003E1111" w:rsidRPr="00271485" w:rsidRDefault="003E1111" w:rsidP="00F74912">
            <w:pPr>
              <w:tabs>
                <w:tab w:val="right" w:leader="underscore" w:pos="10206"/>
              </w:tabs>
              <w:spacing w:before="60" w:after="60"/>
              <w:jc w:val="center"/>
            </w:pPr>
          </w:p>
        </w:tc>
      </w:tr>
      <w:tr w:rsidR="003E1111" w:rsidRPr="00271485" w14:paraId="061E19D6" w14:textId="77777777" w:rsidTr="00774B2A">
        <w:tc>
          <w:tcPr>
            <w:tcW w:w="675" w:type="dxa"/>
            <w:vMerge/>
          </w:tcPr>
          <w:p w14:paraId="46688349" w14:textId="77777777" w:rsidR="003E1111" w:rsidRPr="00271485" w:rsidRDefault="003E1111" w:rsidP="00F74912">
            <w:pPr>
              <w:tabs>
                <w:tab w:val="right" w:leader="underscore" w:pos="10206"/>
              </w:tabs>
              <w:spacing w:before="60" w:after="60"/>
              <w:jc w:val="center"/>
            </w:pPr>
          </w:p>
        </w:tc>
        <w:tc>
          <w:tcPr>
            <w:tcW w:w="2694" w:type="dxa"/>
            <w:vMerge/>
          </w:tcPr>
          <w:p w14:paraId="3281554C" w14:textId="77777777" w:rsidR="003E1111" w:rsidRPr="00271485" w:rsidRDefault="003E1111" w:rsidP="00F74912">
            <w:pPr>
              <w:tabs>
                <w:tab w:val="right" w:leader="underscore" w:pos="10206"/>
              </w:tabs>
              <w:spacing w:before="60" w:after="60"/>
            </w:pPr>
          </w:p>
        </w:tc>
        <w:tc>
          <w:tcPr>
            <w:tcW w:w="1560" w:type="dxa"/>
            <w:vMerge/>
          </w:tcPr>
          <w:p w14:paraId="26B20CEB" w14:textId="77777777" w:rsidR="003E1111" w:rsidRPr="00271485" w:rsidRDefault="003E1111" w:rsidP="00F74912">
            <w:pPr>
              <w:tabs>
                <w:tab w:val="right" w:leader="underscore" w:pos="10206"/>
              </w:tabs>
              <w:spacing w:before="60" w:after="60"/>
            </w:pPr>
          </w:p>
        </w:tc>
        <w:tc>
          <w:tcPr>
            <w:tcW w:w="1559" w:type="dxa"/>
            <w:vMerge/>
          </w:tcPr>
          <w:p w14:paraId="17A651B7" w14:textId="77777777" w:rsidR="003E1111" w:rsidRPr="00271485" w:rsidRDefault="003E1111" w:rsidP="00F74912">
            <w:pPr>
              <w:tabs>
                <w:tab w:val="right" w:leader="underscore" w:pos="10206"/>
              </w:tabs>
              <w:spacing w:before="60" w:after="60"/>
            </w:pPr>
          </w:p>
        </w:tc>
        <w:tc>
          <w:tcPr>
            <w:tcW w:w="2976" w:type="dxa"/>
          </w:tcPr>
          <w:p w14:paraId="629991C0" w14:textId="77777777" w:rsidR="003E1111" w:rsidRPr="00271485" w:rsidRDefault="003E1111" w:rsidP="00F74912">
            <w:pPr>
              <w:tabs>
                <w:tab w:val="right" w:leader="underscore" w:pos="10206"/>
              </w:tabs>
              <w:spacing w:before="60" w:after="60"/>
            </w:pPr>
          </w:p>
          <w:p w14:paraId="38795C66" w14:textId="77777777" w:rsidR="003E1111" w:rsidRPr="00271485" w:rsidRDefault="003E1111" w:rsidP="00F74912">
            <w:pPr>
              <w:tabs>
                <w:tab w:val="right" w:leader="underscore" w:pos="10206"/>
              </w:tabs>
              <w:spacing w:before="60" w:after="60"/>
            </w:pPr>
          </w:p>
        </w:tc>
        <w:tc>
          <w:tcPr>
            <w:tcW w:w="3005" w:type="dxa"/>
          </w:tcPr>
          <w:p w14:paraId="22DA933E" w14:textId="77777777" w:rsidR="003E1111" w:rsidRPr="00271485" w:rsidRDefault="003E1111" w:rsidP="00F74912">
            <w:pPr>
              <w:tabs>
                <w:tab w:val="right" w:leader="underscore" w:pos="10206"/>
              </w:tabs>
              <w:spacing w:before="60" w:after="60"/>
            </w:pPr>
          </w:p>
        </w:tc>
        <w:tc>
          <w:tcPr>
            <w:tcW w:w="1998" w:type="dxa"/>
          </w:tcPr>
          <w:p w14:paraId="364F715D" w14:textId="77777777" w:rsidR="003E1111" w:rsidRPr="00271485" w:rsidRDefault="003E1111" w:rsidP="00F74912">
            <w:pPr>
              <w:tabs>
                <w:tab w:val="right" w:leader="underscore" w:pos="10206"/>
              </w:tabs>
              <w:spacing w:before="60" w:after="60"/>
            </w:pPr>
          </w:p>
        </w:tc>
        <w:tc>
          <w:tcPr>
            <w:tcW w:w="809" w:type="dxa"/>
          </w:tcPr>
          <w:p w14:paraId="20BCCD56" w14:textId="77777777" w:rsidR="003E1111" w:rsidRPr="00271485" w:rsidRDefault="003E1111" w:rsidP="00F74912">
            <w:pPr>
              <w:tabs>
                <w:tab w:val="right" w:leader="underscore" w:pos="10206"/>
              </w:tabs>
              <w:spacing w:before="60" w:after="60"/>
              <w:jc w:val="center"/>
            </w:pPr>
          </w:p>
        </w:tc>
      </w:tr>
      <w:tr w:rsidR="003E1111" w:rsidRPr="00271485" w14:paraId="16FE748E" w14:textId="77777777" w:rsidTr="00774B2A">
        <w:tc>
          <w:tcPr>
            <w:tcW w:w="675" w:type="dxa"/>
            <w:vMerge w:val="restart"/>
          </w:tcPr>
          <w:p w14:paraId="4BD1E60E" w14:textId="77777777" w:rsidR="003E1111" w:rsidRPr="00271485" w:rsidRDefault="003E1111" w:rsidP="00F74912">
            <w:pPr>
              <w:tabs>
                <w:tab w:val="right" w:leader="underscore" w:pos="10206"/>
              </w:tabs>
              <w:spacing w:before="60" w:after="60"/>
              <w:jc w:val="center"/>
            </w:pPr>
            <w:r w:rsidRPr="00271485">
              <w:t>2</w:t>
            </w:r>
          </w:p>
        </w:tc>
        <w:tc>
          <w:tcPr>
            <w:tcW w:w="2694" w:type="dxa"/>
            <w:vMerge w:val="restart"/>
          </w:tcPr>
          <w:p w14:paraId="4E739395" w14:textId="77777777" w:rsidR="003E1111" w:rsidRPr="00271485" w:rsidRDefault="003E1111" w:rsidP="00F74912">
            <w:pPr>
              <w:tabs>
                <w:tab w:val="right" w:leader="underscore" w:pos="10206"/>
              </w:tabs>
              <w:spacing w:before="60" w:after="60"/>
            </w:pPr>
          </w:p>
          <w:p w14:paraId="42F19591" w14:textId="77777777" w:rsidR="003E1111" w:rsidRPr="00271485" w:rsidRDefault="003E1111" w:rsidP="00F74912">
            <w:pPr>
              <w:tabs>
                <w:tab w:val="right" w:leader="underscore" w:pos="10206"/>
              </w:tabs>
              <w:spacing w:before="60" w:after="60"/>
            </w:pPr>
          </w:p>
          <w:p w14:paraId="4903BEBB" w14:textId="77777777" w:rsidR="003E1111" w:rsidRPr="00271485" w:rsidRDefault="003E1111" w:rsidP="00F74912">
            <w:pPr>
              <w:tabs>
                <w:tab w:val="right" w:leader="underscore" w:pos="10206"/>
              </w:tabs>
              <w:spacing w:before="60" w:after="60"/>
            </w:pPr>
          </w:p>
          <w:p w14:paraId="2FB8EAB8" w14:textId="77777777" w:rsidR="003E1111" w:rsidRPr="00271485" w:rsidRDefault="003E1111" w:rsidP="00F74912">
            <w:pPr>
              <w:tabs>
                <w:tab w:val="right" w:leader="underscore" w:pos="10206"/>
              </w:tabs>
              <w:spacing w:before="60" w:after="60"/>
            </w:pPr>
          </w:p>
        </w:tc>
        <w:tc>
          <w:tcPr>
            <w:tcW w:w="1560" w:type="dxa"/>
            <w:vMerge w:val="restart"/>
          </w:tcPr>
          <w:p w14:paraId="64116610" w14:textId="77777777" w:rsidR="003E1111" w:rsidRPr="00271485" w:rsidRDefault="003E1111" w:rsidP="00F74912">
            <w:pPr>
              <w:tabs>
                <w:tab w:val="right" w:leader="underscore" w:pos="10206"/>
              </w:tabs>
              <w:spacing w:before="60" w:after="60"/>
            </w:pPr>
          </w:p>
        </w:tc>
        <w:tc>
          <w:tcPr>
            <w:tcW w:w="1559" w:type="dxa"/>
            <w:vMerge w:val="restart"/>
          </w:tcPr>
          <w:p w14:paraId="0A85701F" w14:textId="77777777" w:rsidR="003E1111" w:rsidRPr="00271485" w:rsidRDefault="003E1111" w:rsidP="00F74912">
            <w:pPr>
              <w:tabs>
                <w:tab w:val="right" w:leader="underscore" w:pos="10206"/>
              </w:tabs>
              <w:spacing w:before="60" w:after="60"/>
            </w:pPr>
          </w:p>
        </w:tc>
        <w:tc>
          <w:tcPr>
            <w:tcW w:w="2976" w:type="dxa"/>
          </w:tcPr>
          <w:p w14:paraId="3C2B15DA" w14:textId="77777777" w:rsidR="003E1111" w:rsidRPr="00271485" w:rsidRDefault="003E1111" w:rsidP="00F74912">
            <w:pPr>
              <w:tabs>
                <w:tab w:val="right" w:leader="underscore" w:pos="10206"/>
              </w:tabs>
              <w:spacing w:before="60" w:after="60"/>
            </w:pPr>
          </w:p>
          <w:p w14:paraId="5BF215B3" w14:textId="77777777" w:rsidR="003E1111" w:rsidRPr="00271485" w:rsidRDefault="003E1111" w:rsidP="00F74912">
            <w:pPr>
              <w:tabs>
                <w:tab w:val="right" w:leader="underscore" w:pos="10206"/>
              </w:tabs>
              <w:spacing w:before="60" w:after="60"/>
            </w:pPr>
          </w:p>
        </w:tc>
        <w:tc>
          <w:tcPr>
            <w:tcW w:w="3005" w:type="dxa"/>
          </w:tcPr>
          <w:p w14:paraId="71375522" w14:textId="77777777" w:rsidR="003E1111" w:rsidRPr="00271485" w:rsidRDefault="003E1111" w:rsidP="00F74912">
            <w:pPr>
              <w:tabs>
                <w:tab w:val="right" w:leader="underscore" w:pos="10206"/>
              </w:tabs>
              <w:spacing w:before="60" w:after="60"/>
            </w:pPr>
          </w:p>
        </w:tc>
        <w:tc>
          <w:tcPr>
            <w:tcW w:w="1998" w:type="dxa"/>
          </w:tcPr>
          <w:p w14:paraId="72C9E2C6" w14:textId="77777777" w:rsidR="003E1111" w:rsidRPr="00271485" w:rsidRDefault="003E1111" w:rsidP="00F74912">
            <w:pPr>
              <w:tabs>
                <w:tab w:val="right" w:leader="underscore" w:pos="10206"/>
              </w:tabs>
              <w:spacing w:before="60" w:after="60"/>
            </w:pPr>
          </w:p>
        </w:tc>
        <w:tc>
          <w:tcPr>
            <w:tcW w:w="809" w:type="dxa"/>
          </w:tcPr>
          <w:p w14:paraId="460DB5A6" w14:textId="77777777" w:rsidR="003E1111" w:rsidRPr="00271485" w:rsidRDefault="003E1111" w:rsidP="00F74912">
            <w:pPr>
              <w:tabs>
                <w:tab w:val="right" w:leader="underscore" w:pos="10206"/>
              </w:tabs>
              <w:spacing w:before="60" w:after="60"/>
              <w:jc w:val="center"/>
            </w:pPr>
          </w:p>
        </w:tc>
      </w:tr>
      <w:tr w:rsidR="003E1111" w:rsidRPr="00271485" w14:paraId="7E7DE214" w14:textId="77777777" w:rsidTr="00774B2A">
        <w:tc>
          <w:tcPr>
            <w:tcW w:w="675" w:type="dxa"/>
            <w:vMerge/>
          </w:tcPr>
          <w:p w14:paraId="3ACA177F" w14:textId="77777777" w:rsidR="003E1111" w:rsidRPr="00271485" w:rsidRDefault="003E1111" w:rsidP="00F74912">
            <w:pPr>
              <w:tabs>
                <w:tab w:val="right" w:leader="underscore" w:pos="10206"/>
              </w:tabs>
              <w:spacing w:before="60" w:after="60"/>
              <w:jc w:val="center"/>
            </w:pPr>
          </w:p>
        </w:tc>
        <w:tc>
          <w:tcPr>
            <w:tcW w:w="2694" w:type="dxa"/>
            <w:vMerge/>
          </w:tcPr>
          <w:p w14:paraId="75F4278B" w14:textId="77777777" w:rsidR="003E1111" w:rsidRPr="00271485" w:rsidRDefault="003E1111" w:rsidP="00F74912">
            <w:pPr>
              <w:tabs>
                <w:tab w:val="right" w:leader="underscore" w:pos="10206"/>
              </w:tabs>
              <w:spacing w:before="60" w:after="60"/>
            </w:pPr>
          </w:p>
        </w:tc>
        <w:tc>
          <w:tcPr>
            <w:tcW w:w="1560" w:type="dxa"/>
            <w:vMerge/>
          </w:tcPr>
          <w:p w14:paraId="329DF97B" w14:textId="77777777" w:rsidR="003E1111" w:rsidRPr="00271485" w:rsidRDefault="003E1111" w:rsidP="00F74912">
            <w:pPr>
              <w:tabs>
                <w:tab w:val="right" w:leader="underscore" w:pos="10206"/>
              </w:tabs>
              <w:spacing w:before="60" w:after="60"/>
            </w:pPr>
          </w:p>
        </w:tc>
        <w:tc>
          <w:tcPr>
            <w:tcW w:w="1559" w:type="dxa"/>
            <w:vMerge/>
          </w:tcPr>
          <w:p w14:paraId="7178B26E" w14:textId="77777777" w:rsidR="003E1111" w:rsidRPr="00271485" w:rsidRDefault="003E1111" w:rsidP="00F74912">
            <w:pPr>
              <w:tabs>
                <w:tab w:val="right" w:leader="underscore" w:pos="10206"/>
              </w:tabs>
              <w:spacing w:before="60" w:after="60"/>
            </w:pPr>
          </w:p>
        </w:tc>
        <w:tc>
          <w:tcPr>
            <w:tcW w:w="2976" w:type="dxa"/>
          </w:tcPr>
          <w:p w14:paraId="3E62227E" w14:textId="77777777" w:rsidR="003E1111" w:rsidRPr="00271485" w:rsidRDefault="003E1111" w:rsidP="00F74912">
            <w:pPr>
              <w:tabs>
                <w:tab w:val="right" w:leader="underscore" w:pos="10206"/>
              </w:tabs>
              <w:spacing w:before="60" w:after="60"/>
            </w:pPr>
          </w:p>
          <w:p w14:paraId="55D2116A" w14:textId="77777777" w:rsidR="003E1111" w:rsidRPr="00271485" w:rsidRDefault="003E1111" w:rsidP="00F74912">
            <w:pPr>
              <w:tabs>
                <w:tab w:val="right" w:leader="underscore" w:pos="10206"/>
              </w:tabs>
              <w:spacing w:before="60" w:after="60"/>
            </w:pPr>
          </w:p>
        </w:tc>
        <w:tc>
          <w:tcPr>
            <w:tcW w:w="3005" w:type="dxa"/>
          </w:tcPr>
          <w:p w14:paraId="76F300F2" w14:textId="77777777" w:rsidR="003E1111" w:rsidRPr="00271485" w:rsidRDefault="003E1111" w:rsidP="00F74912">
            <w:pPr>
              <w:tabs>
                <w:tab w:val="right" w:leader="underscore" w:pos="10206"/>
              </w:tabs>
              <w:spacing w:before="60" w:after="60"/>
            </w:pPr>
          </w:p>
        </w:tc>
        <w:tc>
          <w:tcPr>
            <w:tcW w:w="1998" w:type="dxa"/>
          </w:tcPr>
          <w:p w14:paraId="63784444" w14:textId="77777777" w:rsidR="003E1111" w:rsidRPr="00271485" w:rsidRDefault="003E1111" w:rsidP="00F74912">
            <w:pPr>
              <w:tabs>
                <w:tab w:val="right" w:leader="underscore" w:pos="10206"/>
              </w:tabs>
              <w:spacing w:before="60" w:after="60"/>
            </w:pPr>
          </w:p>
        </w:tc>
        <w:tc>
          <w:tcPr>
            <w:tcW w:w="809" w:type="dxa"/>
          </w:tcPr>
          <w:p w14:paraId="17DFC464" w14:textId="77777777" w:rsidR="003E1111" w:rsidRPr="00271485" w:rsidRDefault="003E1111" w:rsidP="00F74912">
            <w:pPr>
              <w:tabs>
                <w:tab w:val="right" w:leader="underscore" w:pos="10206"/>
              </w:tabs>
              <w:spacing w:before="60" w:after="60"/>
              <w:jc w:val="center"/>
            </w:pPr>
          </w:p>
        </w:tc>
      </w:tr>
      <w:tr w:rsidR="003E1111" w:rsidRPr="00271485" w14:paraId="178B6FD8" w14:textId="77777777" w:rsidTr="00774B2A">
        <w:tc>
          <w:tcPr>
            <w:tcW w:w="675" w:type="dxa"/>
            <w:vMerge w:val="restart"/>
          </w:tcPr>
          <w:p w14:paraId="3E570A7C" w14:textId="77777777" w:rsidR="003E1111" w:rsidRPr="00271485" w:rsidRDefault="003E1111" w:rsidP="00F74912">
            <w:pPr>
              <w:tabs>
                <w:tab w:val="right" w:leader="underscore" w:pos="10206"/>
              </w:tabs>
              <w:spacing w:before="60" w:after="60"/>
              <w:jc w:val="center"/>
            </w:pPr>
            <w:r w:rsidRPr="00271485">
              <w:t>3</w:t>
            </w:r>
          </w:p>
        </w:tc>
        <w:tc>
          <w:tcPr>
            <w:tcW w:w="2694" w:type="dxa"/>
            <w:vMerge w:val="restart"/>
          </w:tcPr>
          <w:p w14:paraId="2C39FC35" w14:textId="77777777" w:rsidR="003E1111" w:rsidRPr="00271485" w:rsidRDefault="003E1111" w:rsidP="00F74912">
            <w:pPr>
              <w:tabs>
                <w:tab w:val="right" w:leader="underscore" w:pos="10206"/>
              </w:tabs>
              <w:spacing w:before="60" w:after="60"/>
            </w:pPr>
          </w:p>
          <w:p w14:paraId="478D49D5" w14:textId="77777777" w:rsidR="003E1111" w:rsidRPr="00271485" w:rsidRDefault="003E1111" w:rsidP="00F74912">
            <w:pPr>
              <w:tabs>
                <w:tab w:val="right" w:leader="underscore" w:pos="10206"/>
              </w:tabs>
              <w:spacing w:before="60" w:after="60"/>
            </w:pPr>
          </w:p>
          <w:p w14:paraId="12563C49" w14:textId="77777777" w:rsidR="003E1111" w:rsidRPr="00271485" w:rsidRDefault="003E1111" w:rsidP="00F74912">
            <w:pPr>
              <w:tabs>
                <w:tab w:val="right" w:leader="underscore" w:pos="10206"/>
              </w:tabs>
              <w:spacing w:before="60" w:after="60"/>
            </w:pPr>
          </w:p>
          <w:p w14:paraId="11537013" w14:textId="77777777" w:rsidR="003E1111" w:rsidRPr="00271485" w:rsidRDefault="003E1111" w:rsidP="00F74912">
            <w:pPr>
              <w:tabs>
                <w:tab w:val="right" w:leader="underscore" w:pos="10206"/>
              </w:tabs>
              <w:spacing w:before="60" w:after="60"/>
            </w:pPr>
          </w:p>
        </w:tc>
        <w:tc>
          <w:tcPr>
            <w:tcW w:w="1560" w:type="dxa"/>
            <w:vMerge w:val="restart"/>
          </w:tcPr>
          <w:p w14:paraId="48FF3B2E" w14:textId="77777777" w:rsidR="003E1111" w:rsidRPr="00271485" w:rsidRDefault="003E1111" w:rsidP="00F74912">
            <w:pPr>
              <w:tabs>
                <w:tab w:val="right" w:leader="underscore" w:pos="10206"/>
              </w:tabs>
              <w:spacing w:before="60" w:after="60"/>
            </w:pPr>
          </w:p>
        </w:tc>
        <w:tc>
          <w:tcPr>
            <w:tcW w:w="1559" w:type="dxa"/>
            <w:vMerge w:val="restart"/>
          </w:tcPr>
          <w:p w14:paraId="028E28FC" w14:textId="77777777" w:rsidR="003E1111" w:rsidRPr="00271485" w:rsidRDefault="003E1111" w:rsidP="00F74912">
            <w:pPr>
              <w:tabs>
                <w:tab w:val="right" w:leader="underscore" w:pos="10206"/>
              </w:tabs>
              <w:spacing w:before="60" w:after="60"/>
            </w:pPr>
          </w:p>
        </w:tc>
        <w:tc>
          <w:tcPr>
            <w:tcW w:w="2976" w:type="dxa"/>
          </w:tcPr>
          <w:p w14:paraId="22C6F3C9" w14:textId="77777777" w:rsidR="003E1111" w:rsidRPr="00271485" w:rsidRDefault="003E1111" w:rsidP="00F74912">
            <w:pPr>
              <w:tabs>
                <w:tab w:val="right" w:leader="underscore" w:pos="10206"/>
              </w:tabs>
              <w:spacing w:before="60" w:after="60"/>
            </w:pPr>
          </w:p>
          <w:p w14:paraId="45832E41" w14:textId="77777777" w:rsidR="003E1111" w:rsidRPr="00271485" w:rsidRDefault="003E1111" w:rsidP="00F74912">
            <w:pPr>
              <w:tabs>
                <w:tab w:val="right" w:leader="underscore" w:pos="10206"/>
              </w:tabs>
              <w:spacing w:before="60" w:after="60"/>
            </w:pPr>
          </w:p>
        </w:tc>
        <w:tc>
          <w:tcPr>
            <w:tcW w:w="3005" w:type="dxa"/>
          </w:tcPr>
          <w:p w14:paraId="549241FD" w14:textId="77777777" w:rsidR="003E1111" w:rsidRPr="00271485" w:rsidRDefault="003E1111" w:rsidP="00F74912">
            <w:pPr>
              <w:tabs>
                <w:tab w:val="right" w:leader="underscore" w:pos="10206"/>
              </w:tabs>
              <w:spacing w:before="60" w:after="60"/>
            </w:pPr>
          </w:p>
        </w:tc>
        <w:tc>
          <w:tcPr>
            <w:tcW w:w="1998" w:type="dxa"/>
          </w:tcPr>
          <w:p w14:paraId="09FA609A" w14:textId="77777777" w:rsidR="003E1111" w:rsidRPr="00271485" w:rsidRDefault="003E1111" w:rsidP="00F74912">
            <w:pPr>
              <w:tabs>
                <w:tab w:val="right" w:leader="underscore" w:pos="10206"/>
              </w:tabs>
              <w:spacing w:before="60" w:after="60"/>
            </w:pPr>
          </w:p>
        </w:tc>
        <w:tc>
          <w:tcPr>
            <w:tcW w:w="809" w:type="dxa"/>
          </w:tcPr>
          <w:p w14:paraId="6558B7AE" w14:textId="77777777" w:rsidR="003E1111" w:rsidRPr="00271485" w:rsidRDefault="003E1111" w:rsidP="00F74912">
            <w:pPr>
              <w:tabs>
                <w:tab w:val="right" w:leader="underscore" w:pos="10206"/>
              </w:tabs>
              <w:spacing w:before="60" w:after="60"/>
              <w:jc w:val="center"/>
            </w:pPr>
          </w:p>
        </w:tc>
      </w:tr>
      <w:tr w:rsidR="003E1111" w:rsidRPr="00271485" w14:paraId="27285B1F" w14:textId="77777777" w:rsidTr="00774B2A">
        <w:tc>
          <w:tcPr>
            <w:tcW w:w="675" w:type="dxa"/>
            <w:vMerge/>
          </w:tcPr>
          <w:p w14:paraId="5B4E7EF1" w14:textId="77777777" w:rsidR="003E1111" w:rsidRPr="00271485" w:rsidRDefault="003E1111" w:rsidP="00F74912">
            <w:pPr>
              <w:tabs>
                <w:tab w:val="right" w:leader="underscore" w:pos="10206"/>
              </w:tabs>
              <w:spacing w:before="60" w:after="60"/>
              <w:jc w:val="center"/>
            </w:pPr>
          </w:p>
        </w:tc>
        <w:tc>
          <w:tcPr>
            <w:tcW w:w="2694" w:type="dxa"/>
            <w:vMerge/>
          </w:tcPr>
          <w:p w14:paraId="6D68DCB5" w14:textId="77777777" w:rsidR="003E1111" w:rsidRPr="00271485" w:rsidRDefault="003E1111" w:rsidP="00F74912">
            <w:pPr>
              <w:tabs>
                <w:tab w:val="right" w:leader="underscore" w:pos="10206"/>
              </w:tabs>
              <w:spacing w:before="60" w:after="60"/>
            </w:pPr>
          </w:p>
        </w:tc>
        <w:tc>
          <w:tcPr>
            <w:tcW w:w="1560" w:type="dxa"/>
            <w:vMerge/>
          </w:tcPr>
          <w:p w14:paraId="6AE800F1" w14:textId="77777777" w:rsidR="003E1111" w:rsidRPr="00271485" w:rsidRDefault="003E1111" w:rsidP="00F74912">
            <w:pPr>
              <w:tabs>
                <w:tab w:val="right" w:leader="underscore" w:pos="10206"/>
              </w:tabs>
              <w:spacing w:before="60" w:after="60"/>
            </w:pPr>
          </w:p>
        </w:tc>
        <w:tc>
          <w:tcPr>
            <w:tcW w:w="1559" w:type="dxa"/>
            <w:vMerge/>
          </w:tcPr>
          <w:p w14:paraId="6178FAAF" w14:textId="77777777" w:rsidR="003E1111" w:rsidRPr="00271485" w:rsidRDefault="003E1111" w:rsidP="00F74912">
            <w:pPr>
              <w:tabs>
                <w:tab w:val="right" w:leader="underscore" w:pos="10206"/>
              </w:tabs>
              <w:spacing w:before="60" w:after="60"/>
            </w:pPr>
          </w:p>
        </w:tc>
        <w:tc>
          <w:tcPr>
            <w:tcW w:w="2976" w:type="dxa"/>
          </w:tcPr>
          <w:p w14:paraId="79360362" w14:textId="77777777" w:rsidR="003E1111" w:rsidRPr="00271485" w:rsidRDefault="003E1111" w:rsidP="00F74912">
            <w:pPr>
              <w:tabs>
                <w:tab w:val="right" w:leader="underscore" w:pos="10206"/>
              </w:tabs>
              <w:spacing w:before="60" w:after="60"/>
            </w:pPr>
          </w:p>
          <w:p w14:paraId="282CB173" w14:textId="77777777" w:rsidR="003E1111" w:rsidRPr="00271485" w:rsidRDefault="003E1111" w:rsidP="00F74912">
            <w:pPr>
              <w:tabs>
                <w:tab w:val="right" w:leader="underscore" w:pos="10206"/>
              </w:tabs>
              <w:spacing w:before="60" w:after="60"/>
            </w:pPr>
          </w:p>
        </w:tc>
        <w:tc>
          <w:tcPr>
            <w:tcW w:w="3005" w:type="dxa"/>
          </w:tcPr>
          <w:p w14:paraId="55A06384" w14:textId="77777777" w:rsidR="003E1111" w:rsidRPr="00271485" w:rsidRDefault="003E1111" w:rsidP="00F74912">
            <w:pPr>
              <w:tabs>
                <w:tab w:val="right" w:leader="underscore" w:pos="10206"/>
              </w:tabs>
              <w:spacing w:before="60" w:after="60"/>
            </w:pPr>
          </w:p>
        </w:tc>
        <w:tc>
          <w:tcPr>
            <w:tcW w:w="1998" w:type="dxa"/>
          </w:tcPr>
          <w:p w14:paraId="05169786" w14:textId="77777777" w:rsidR="003E1111" w:rsidRPr="00271485" w:rsidRDefault="003E1111" w:rsidP="00F74912">
            <w:pPr>
              <w:tabs>
                <w:tab w:val="right" w:leader="underscore" w:pos="10206"/>
              </w:tabs>
              <w:spacing w:before="60" w:after="60"/>
            </w:pPr>
          </w:p>
        </w:tc>
        <w:tc>
          <w:tcPr>
            <w:tcW w:w="809" w:type="dxa"/>
          </w:tcPr>
          <w:p w14:paraId="4EBF979E" w14:textId="77777777" w:rsidR="003E1111" w:rsidRPr="00271485" w:rsidRDefault="003E1111" w:rsidP="00F74912">
            <w:pPr>
              <w:tabs>
                <w:tab w:val="right" w:leader="underscore" w:pos="10206"/>
              </w:tabs>
              <w:spacing w:before="60" w:after="60"/>
              <w:jc w:val="center"/>
            </w:pPr>
          </w:p>
        </w:tc>
      </w:tr>
      <w:tr w:rsidR="003E1111" w:rsidRPr="00271485" w14:paraId="74FD2018" w14:textId="77777777" w:rsidTr="00774B2A">
        <w:tc>
          <w:tcPr>
            <w:tcW w:w="675" w:type="dxa"/>
            <w:vMerge w:val="restart"/>
          </w:tcPr>
          <w:p w14:paraId="523C7C1E" w14:textId="77777777" w:rsidR="003E1111" w:rsidRPr="00271485" w:rsidRDefault="003E1111" w:rsidP="00F74912">
            <w:pPr>
              <w:tabs>
                <w:tab w:val="right" w:leader="underscore" w:pos="10206"/>
              </w:tabs>
              <w:spacing w:before="60" w:after="60"/>
              <w:jc w:val="center"/>
            </w:pPr>
            <w:r w:rsidRPr="00271485">
              <w:t>4</w:t>
            </w:r>
          </w:p>
        </w:tc>
        <w:tc>
          <w:tcPr>
            <w:tcW w:w="2694" w:type="dxa"/>
            <w:vMerge w:val="restart"/>
          </w:tcPr>
          <w:p w14:paraId="75726C27" w14:textId="77777777" w:rsidR="003E1111" w:rsidRPr="00271485" w:rsidRDefault="003E1111" w:rsidP="00F74912">
            <w:pPr>
              <w:tabs>
                <w:tab w:val="right" w:leader="underscore" w:pos="10206"/>
              </w:tabs>
              <w:spacing w:before="60" w:after="60"/>
            </w:pPr>
          </w:p>
          <w:p w14:paraId="41AC0B87" w14:textId="77777777" w:rsidR="003E1111" w:rsidRPr="00271485" w:rsidRDefault="003E1111" w:rsidP="00F74912">
            <w:pPr>
              <w:tabs>
                <w:tab w:val="right" w:leader="underscore" w:pos="10206"/>
              </w:tabs>
              <w:spacing w:before="60" w:after="60"/>
            </w:pPr>
          </w:p>
          <w:p w14:paraId="00432186" w14:textId="77777777" w:rsidR="003E1111" w:rsidRPr="00271485" w:rsidRDefault="003E1111" w:rsidP="00F74912">
            <w:pPr>
              <w:tabs>
                <w:tab w:val="right" w:leader="underscore" w:pos="10206"/>
              </w:tabs>
              <w:spacing w:before="60" w:after="60"/>
            </w:pPr>
          </w:p>
          <w:p w14:paraId="2A69BF3D" w14:textId="77777777" w:rsidR="003E1111" w:rsidRPr="00271485" w:rsidRDefault="003E1111" w:rsidP="00F74912">
            <w:pPr>
              <w:tabs>
                <w:tab w:val="right" w:leader="underscore" w:pos="10206"/>
              </w:tabs>
              <w:spacing w:before="60" w:after="60"/>
            </w:pPr>
          </w:p>
        </w:tc>
        <w:tc>
          <w:tcPr>
            <w:tcW w:w="1560" w:type="dxa"/>
            <w:vMerge w:val="restart"/>
          </w:tcPr>
          <w:p w14:paraId="35DA4B6C" w14:textId="77777777" w:rsidR="003E1111" w:rsidRPr="00271485" w:rsidRDefault="003E1111" w:rsidP="00F74912">
            <w:pPr>
              <w:tabs>
                <w:tab w:val="right" w:leader="underscore" w:pos="10206"/>
              </w:tabs>
              <w:spacing w:before="60" w:after="60"/>
            </w:pPr>
          </w:p>
        </w:tc>
        <w:tc>
          <w:tcPr>
            <w:tcW w:w="1559" w:type="dxa"/>
            <w:vMerge w:val="restart"/>
          </w:tcPr>
          <w:p w14:paraId="128C424F" w14:textId="77777777" w:rsidR="003E1111" w:rsidRPr="00271485" w:rsidRDefault="003E1111" w:rsidP="00F74912">
            <w:pPr>
              <w:tabs>
                <w:tab w:val="right" w:leader="underscore" w:pos="10206"/>
              </w:tabs>
              <w:spacing w:before="60" w:after="60"/>
            </w:pPr>
          </w:p>
        </w:tc>
        <w:tc>
          <w:tcPr>
            <w:tcW w:w="2976" w:type="dxa"/>
          </w:tcPr>
          <w:p w14:paraId="29D87C89" w14:textId="77777777" w:rsidR="003E1111" w:rsidRPr="00271485" w:rsidRDefault="003E1111" w:rsidP="00F74912">
            <w:pPr>
              <w:tabs>
                <w:tab w:val="right" w:leader="underscore" w:pos="10206"/>
              </w:tabs>
              <w:spacing w:before="60" w:after="60"/>
            </w:pPr>
          </w:p>
          <w:p w14:paraId="712E5135" w14:textId="77777777" w:rsidR="003E1111" w:rsidRPr="00271485" w:rsidRDefault="003E1111" w:rsidP="00F74912">
            <w:pPr>
              <w:tabs>
                <w:tab w:val="right" w:leader="underscore" w:pos="10206"/>
              </w:tabs>
              <w:spacing w:before="60" w:after="60"/>
            </w:pPr>
          </w:p>
        </w:tc>
        <w:tc>
          <w:tcPr>
            <w:tcW w:w="3005" w:type="dxa"/>
          </w:tcPr>
          <w:p w14:paraId="18EE5C5C" w14:textId="77777777" w:rsidR="003E1111" w:rsidRPr="00271485" w:rsidRDefault="003E1111" w:rsidP="00F74912">
            <w:pPr>
              <w:tabs>
                <w:tab w:val="right" w:leader="underscore" w:pos="10206"/>
              </w:tabs>
              <w:spacing w:before="60" w:after="60"/>
            </w:pPr>
          </w:p>
        </w:tc>
        <w:tc>
          <w:tcPr>
            <w:tcW w:w="1998" w:type="dxa"/>
          </w:tcPr>
          <w:p w14:paraId="0B5A03E0" w14:textId="77777777" w:rsidR="003E1111" w:rsidRPr="00271485" w:rsidRDefault="003E1111" w:rsidP="00F74912">
            <w:pPr>
              <w:tabs>
                <w:tab w:val="right" w:leader="underscore" w:pos="10206"/>
              </w:tabs>
              <w:spacing w:before="60" w:after="60"/>
            </w:pPr>
          </w:p>
        </w:tc>
        <w:tc>
          <w:tcPr>
            <w:tcW w:w="809" w:type="dxa"/>
          </w:tcPr>
          <w:p w14:paraId="175362AC" w14:textId="77777777" w:rsidR="003E1111" w:rsidRPr="00271485" w:rsidRDefault="003E1111" w:rsidP="00F74912">
            <w:pPr>
              <w:tabs>
                <w:tab w:val="right" w:leader="underscore" w:pos="10206"/>
              </w:tabs>
              <w:spacing w:before="60" w:after="60"/>
              <w:jc w:val="center"/>
            </w:pPr>
          </w:p>
        </w:tc>
      </w:tr>
      <w:tr w:rsidR="003E1111" w:rsidRPr="00271485" w14:paraId="1863C808" w14:textId="77777777" w:rsidTr="00774B2A">
        <w:tc>
          <w:tcPr>
            <w:tcW w:w="675" w:type="dxa"/>
            <w:vMerge/>
          </w:tcPr>
          <w:p w14:paraId="2DC54117" w14:textId="77777777" w:rsidR="003E1111" w:rsidRPr="00271485" w:rsidRDefault="003E1111" w:rsidP="00F74912">
            <w:pPr>
              <w:tabs>
                <w:tab w:val="right" w:leader="underscore" w:pos="10206"/>
              </w:tabs>
              <w:spacing w:before="60" w:after="60"/>
              <w:jc w:val="center"/>
            </w:pPr>
          </w:p>
        </w:tc>
        <w:tc>
          <w:tcPr>
            <w:tcW w:w="2694" w:type="dxa"/>
            <w:vMerge/>
          </w:tcPr>
          <w:p w14:paraId="035ED950" w14:textId="77777777" w:rsidR="003E1111" w:rsidRPr="00271485" w:rsidRDefault="003E1111" w:rsidP="00F74912">
            <w:pPr>
              <w:tabs>
                <w:tab w:val="right" w:leader="underscore" w:pos="10206"/>
              </w:tabs>
              <w:spacing w:before="60" w:after="60"/>
            </w:pPr>
          </w:p>
        </w:tc>
        <w:tc>
          <w:tcPr>
            <w:tcW w:w="1560" w:type="dxa"/>
            <w:vMerge/>
          </w:tcPr>
          <w:p w14:paraId="68C39040" w14:textId="77777777" w:rsidR="003E1111" w:rsidRPr="00271485" w:rsidRDefault="003E1111" w:rsidP="00F74912">
            <w:pPr>
              <w:tabs>
                <w:tab w:val="right" w:leader="underscore" w:pos="10206"/>
              </w:tabs>
              <w:spacing w:before="60" w:after="60"/>
            </w:pPr>
          </w:p>
        </w:tc>
        <w:tc>
          <w:tcPr>
            <w:tcW w:w="1559" w:type="dxa"/>
            <w:vMerge/>
          </w:tcPr>
          <w:p w14:paraId="3181DE50" w14:textId="77777777" w:rsidR="003E1111" w:rsidRPr="00271485" w:rsidRDefault="003E1111" w:rsidP="00F74912">
            <w:pPr>
              <w:tabs>
                <w:tab w:val="right" w:leader="underscore" w:pos="10206"/>
              </w:tabs>
              <w:spacing w:before="60" w:after="60"/>
            </w:pPr>
          </w:p>
        </w:tc>
        <w:tc>
          <w:tcPr>
            <w:tcW w:w="2976" w:type="dxa"/>
          </w:tcPr>
          <w:p w14:paraId="5E3A6E97" w14:textId="77777777" w:rsidR="003E1111" w:rsidRPr="00271485" w:rsidRDefault="003E1111" w:rsidP="00F74912">
            <w:pPr>
              <w:tabs>
                <w:tab w:val="right" w:leader="underscore" w:pos="10206"/>
              </w:tabs>
              <w:spacing w:before="60" w:after="60"/>
            </w:pPr>
          </w:p>
          <w:p w14:paraId="02B1744C" w14:textId="77777777" w:rsidR="003E1111" w:rsidRPr="00271485" w:rsidRDefault="003E1111" w:rsidP="00F74912">
            <w:pPr>
              <w:tabs>
                <w:tab w:val="right" w:leader="underscore" w:pos="10206"/>
              </w:tabs>
              <w:spacing w:before="60" w:after="60"/>
            </w:pPr>
          </w:p>
        </w:tc>
        <w:tc>
          <w:tcPr>
            <w:tcW w:w="3005" w:type="dxa"/>
          </w:tcPr>
          <w:p w14:paraId="6CC72820" w14:textId="77777777" w:rsidR="003E1111" w:rsidRPr="00271485" w:rsidRDefault="003E1111" w:rsidP="00F74912">
            <w:pPr>
              <w:tabs>
                <w:tab w:val="right" w:leader="underscore" w:pos="10206"/>
              </w:tabs>
              <w:spacing w:before="60" w:after="60"/>
            </w:pPr>
          </w:p>
        </w:tc>
        <w:tc>
          <w:tcPr>
            <w:tcW w:w="1998" w:type="dxa"/>
          </w:tcPr>
          <w:p w14:paraId="2F5B4D63" w14:textId="77777777" w:rsidR="003E1111" w:rsidRPr="00271485" w:rsidRDefault="003E1111" w:rsidP="00F74912">
            <w:pPr>
              <w:tabs>
                <w:tab w:val="right" w:leader="underscore" w:pos="10206"/>
              </w:tabs>
              <w:spacing w:before="60" w:after="60"/>
            </w:pPr>
          </w:p>
        </w:tc>
        <w:tc>
          <w:tcPr>
            <w:tcW w:w="809" w:type="dxa"/>
          </w:tcPr>
          <w:p w14:paraId="5CB49FD0" w14:textId="77777777" w:rsidR="003E1111" w:rsidRPr="00271485" w:rsidRDefault="003E1111" w:rsidP="00F74912">
            <w:pPr>
              <w:tabs>
                <w:tab w:val="right" w:leader="underscore" w:pos="10206"/>
              </w:tabs>
              <w:spacing w:before="60" w:after="60"/>
              <w:jc w:val="center"/>
            </w:pPr>
          </w:p>
        </w:tc>
      </w:tr>
      <w:tr w:rsidR="003E1111" w:rsidRPr="00271485" w14:paraId="64974170" w14:textId="77777777" w:rsidTr="00774B2A">
        <w:tc>
          <w:tcPr>
            <w:tcW w:w="675" w:type="dxa"/>
            <w:vMerge w:val="restart"/>
          </w:tcPr>
          <w:p w14:paraId="46FD89BD" w14:textId="77777777" w:rsidR="003E1111" w:rsidRPr="00271485" w:rsidRDefault="003E1111" w:rsidP="00F74912">
            <w:pPr>
              <w:tabs>
                <w:tab w:val="right" w:leader="underscore" w:pos="10206"/>
              </w:tabs>
              <w:spacing w:before="60" w:after="60"/>
              <w:jc w:val="center"/>
            </w:pPr>
            <w:r w:rsidRPr="00271485">
              <w:t>5</w:t>
            </w:r>
          </w:p>
        </w:tc>
        <w:tc>
          <w:tcPr>
            <w:tcW w:w="2694" w:type="dxa"/>
            <w:vMerge w:val="restart"/>
          </w:tcPr>
          <w:p w14:paraId="0799DF4C" w14:textId="77777777" w:rsidR="003E1111" w:rsidRPr="00271485" w:rsidRDefault="003E1111" w:rsidP="00F74912">
            <w:pPr>
              <w:tabs>
                <w:tab w:val="right" w:leader="underscore" w:pos="10206"/>
              </w:tabs>
              <w:spacing w:before="60" w:after="60"/>
            </w:pPr>
          </w:p>
          <w:p w14:paraId="35180C99" w14:textId="77777777" w:rsidR="003E1111" w:rsidRPr="00271485" w:rsidRDefault="003E1111" w:rsidP="00F74912">
            <w:pPr>
              <w:tabs>
                <w:tab w:val="right" w:leader="underscore" w:pos="10206"/>
              </w:tabs>
              <w:spacing w:before="60" w:after="60"/>
            </w:pPr>
          </w:p>
          <w:p w14:paraId="76A826F1" w14:textId="77777777" w:rsidR="003E1111" w:rsidRPr="00271485" w:rsidRDefault="003E1111" w:rsidP="00F74912">
            <w:pPr>
              <w:tabs>
                <w:tab w:val="right" w:leader="underscore" w:pos="10206"/>
              </w:tabs>
              <w:spacing w:before="60" w:after="60"/>
            </w:pPr>
          </w:p>
          <w:p w14:paraId="2BEAD1D4" w14:textId="77777777" w:rsidR="003E1111" w:rsidRPr="00271485" w:rsidRDefault="003E1111" w:rsidP="00F74912">
            <w:pPr>
              <w:tabs>
                <w:tab w:val="right" w:leader="underscore" w:pos="10206"/>
              </w:tabs>
              <w:spacing w:before="60" w:after="60"/>
            </w:pPr>
          </w:p>
        </w:tc>
        <w:tc>
          <w:tcPr>
            <w:tcW w:w="1560" w:type="dxa"/>
            <w:vMerge w:val="restart"/>
          </w:tcPr>
          <w:p w14:paraId="6A80899B" w14:textId="77777777" w:rsidR="003E1111" w:rsidRPr="00271485" w:rsidRDefault="003E1111" w:rsidP="00F74912">
            <w:pPr>
              <w:tabs>
                <w:tab w:val="right" w:leader="underscore" w:pos="10206"/>
              </w:tabs>
              <w:spacing w:before="60" w:after="60"/>
            </w:pPr>
          </w:p>
        </w:tc>
        <w:tc>
          <w:tcPr>
            <w:tcW w:w="1559" w:type="dxa"/>
            <w:vMerge w:val="restart"/>
          </w:tcPr>
          <w:p w14:paraId="602BE61C" w14:textId="77777777" w:rsidR="003E1111" w:rsidRPr="00271485" w:rsidRDefault="003E1111" w:rsidP="00F74912">
            <w:pPr>
              <w:tabs>
                <w:tab w:val="right" w:leader="underscore" w:pos="10206"/>
              </w:tabs>
              <w:spacing w:before="60" w:after="60"/>
            </w:pPr>
          </w:p>
        </w:tc>
        <w:tc>
          <w:tcPr>
            <w:tcW w:w="2976" w:type="dxa"/>
          </w:tcPr>
          <w:p w14:paraId="0F27A21B" w14:textId="77777777" w:rsidR="003E1111" w:rsidRPr="00271485" w:rsidRDefault="003E1111" w:rsidP="00F74912">
            <w:pPr>
              <w:tabs>
                <w:tab w:val="right" w:leader="underscore" w:pos="10206"/>
              </w:tabs>
              <w:spacing w:before="60" w:after="60"/>
            </w:pPr>
          </w:p>
          <w:p w14:paraId="7E82A8CA" w14:textId="77777777" w:rsidR="003E1111" w:rsidRPr="00271485" w:rsidRDefault="003E1111" w:rsidP="00F74912">
            <w:pPr>
              <w:tabs>
                <w:tab w:val="right" w:leader="underscore" w:pos="10206"/>
              </w:tabs>
              <w:spacing w:before="60" w:after="60"/>
            </w:pPr>
          </w:p>
        </w:tc>
        <w:tc>
          <w:tcPr>
            <w:tcW w:w="3005" w:type="dxa"/>
          </w:tcPr>
          <w:p w14:paraId="75925C6B" w14:textId="77777777" w:rsidR="003E1111" w:rsidRPr="00271485" w:rsidRDefault="003E1111" w:rsidP="00F74912">
            <w:pPr>
              <w:tabs>
                <w:tab w:val="right" w:leader="underscore" w:pos="10206"/>
              </w:tabs>
              <w:spacing w:before="60" w:after="60"/>
            </w:pPr>
          </w:p>
        </w:tc>
        <w:tc>
          <w:tcPr>
            <w:tcW w:w="1998" w:type="dxa"/>
          </w:tcPr>
          <w:p w14:paraId="0AF06BA3" w14:textId="77777777" w:rsidR="003E1111" w:rsidRPr="00271485" w:rsidRDefault="003E1111" w:rsidP="00F74912">
            <w:pPr>
              <w:tabs>
                <w:tab w:val="right" w:leader="underscore" w:pos="10206"/>
              </w:tabs>
              <w:spacing w:before="60" w:after="60"/>
            </w:pPr>
          </w:p>
        </w:tc>
        <w:tc>
          <w:tcPr>
            <w:tcW w:w="809" w:type="dxa"/>
          </w:tcPr>
          <w:p w14:paraId="445DFBF2" w14:textId="77777777" w:rsidR="003E1111" w:rsidRPr="00271485" w:rsidRDefault="003E1111" w:rsidP="00F74912">
            <w:pPr>
              <w:tabs>
                <w:tab w:val="right" w:leader="underscore" w:pos="10206"/>
              </w:tabs>
              <w:spacing w:before="60" w:after="60"/>
              <w:jc w:val="center"/>
            </w:pPr>
          </w:p>
        </w:tc>
      </w:tr>
      <w:tr w:rsidR="003E1111" w:rsidRPr="00271485" w14:paraId="797DB57E" w14:textId="77777777" w:rsidTr="00774B2A">
        <w:tc>
          <w:tcPr>
            <w:tcW w:w="675" w:type="dxa"/>
            <w:vMerge/>
          </w:tcPr>
          <w:p w14:paraId="19B64D51" w14:textId="77777777" w:rsidR="003E1111" w:rsidRPr="00271485" w:rsidRDefault="003E1111" w:rsidP="00F74912">
            <w:pPr>
              <w:tabs>
                <w:tab w:val="right" w:leader="underscore" w:pos="10206"/>
              </w:tabs>
              <w:jc w:val="center"/>
            </w:pPr>
          </w:p>
        </w:tc>
        <w:tc>
          <w:tcPr>
            <w:tcW w:w="2694" w:type="dxa"/>
            <w:vMerge/>
          </w:tcPr>
          <w:p w14:paraId="01C0D7EC" w14:textId="77777777" w:rsidR="003E1111" w:rsidRPr="00271485" w:rsidRDefault="003E1111" w:rsidP="00F74912">
            <w:pPr>
              <w:tabs>
                <w:tab w:val="right" w:leader="underscore" w:pos="10206"/>
              </w:tabs>
            </w:pPr>
          </w:p>
        </w:tc>
        <w:tc>
          <w:tcPr>
            <w:tcW w:w="1560" w:type="dxa"/>
            <w:vMerge/>
          </w:tcPr>
          <w:p w14:paraId="5E2834C0" w14:textId="77777777" w:rsidR="003E1111" w:rsidRPr="00271485" w:rsidRDefault="003E1111" w:rsidP="00F74912">
            <w:pPr>
              <w:tabs>
                <w:tab w:val="right" w:leader="underscore" w:pos="10206"/>
              </w:tabs>
            </w:pPr>
          </w:p>
        </w:tc>
        <w:tc>
          <w:tcPr>
            <w:tcW w:w="1559" w:type="dxa"/>
            <w:vMerge/>
          </w:tcPr>
          <w:p w14:paraId="477C968C" w14:textId="77777777" w:rsidR="003E1111" w:rsidRPr="00271485" w:rsidRDefault="003E1111" w:rsidP="00F74912">
            <w:pPr>
              <w:tabs>
                <w:tab w:val="right" w:leader="underscore" w:pos="10206"/>
              </w:tabs>
            </w:pPr>
          </w:p>
        </w:tc>
        <w:tc>
          <w:tcPr>
            <w:tcW w:w="2976" w:type="dxa"/>
          </w:tcPr>
          <w:p w14:paraId="11A85FD0" w14:textId="77777777" w:rsidR="003E1111" w:rsidRPr="00271485" w:rsidRDefault="003E1111" w:rsidP="00F74912">
            <w:pPr>
              <w:tabs>
                <w:tab w:val="right" w:leader="underscore" w:pos="10206"/>
              </w:tabs>
              <w:spacing w:before="60" w:after="60"/>
            </w:pPr>
          </w:p>
          <w:p w14:paraId="03707812" w14:textId="77777777" w:rsidR="003E1111" w:rsidRPr="00271485" w:rsidRDefault="003E1111" w:rsidP="00F74912">
            <w:pPr>
              <w:tabs>
                <w:tab w:val="right" w:leader="underscore" w:pos="10206"/>
              </w:tabs>
              <w:spacing w:before="60" w:after="60"/>
            </w:pPr>
          </w:p>
        </w:tc>
        <w:tc>
          <w:tcPr>
            <w:tcW w:w="3005" w:type="dxa"/>
          </w:tcPr>
          <w:p w14:paraId="0CBB0549" w14:textId="77777777" w:rsidR="003E1111" w:rsidRPr="00271485" w:rsidRDefault="003E1111" w:rsidP="00F74912">
            <w:pPr>
              <w:tabs>
                <w:tab w:val="right" w:leader="underscore" w:pos="10206"/>
              </w:tabs>
              <w:spacing w:before="60" w:after="60"/>
            </w:pPr>
          </w:p>
        </w:tc>
        <w:tc>
          <w:tcPr>
            <w:tcW w:w="1998" w:type="dxa"/>
          </w:tcPr>
          <w:p w14:paraId="7DC68494" w14:textId="77777777" w:rsidR="003E1111" w:rsidRPr="00271485" w:rsidRDefault="003E1111" w:rsidP="00F74912">
            <w:pPr>
              <w:tabs>
                <w:tab w:val="right" w:leader="underscore" w:pos="10206"/>
              </w:tabs>
              <w:spacing w:before="60" w:after="60"/>
            </w:pPr>
          </w:p>
        </w:tc>
        <w:tc>
          <w:tcPr>
            <w:tcW w:w="809" w:type="dxa"/>
          </w:tcPr>
          <w:p w14:paraId="43D91169" w14:textId="77777777" w:rsidR="003E1111" w:rsidRPr="00271485" w:rsidRDefault="003E1111" w:rsidP="00F74912">
            <w:pPr>
              <w:tabs>
                <w:tab w:val="right" w:leader="underscore" w:pos="10206"/>
              </w:tabs>
              <w:spacing w:before="60" w:after="60"/>
              <w:jc w:val="center"/>
            </w:pPr>
          </w:p>
        </w:tc>
      </w:tr>
    </w:tbl>
    <w:p w14:paraId="66A8A67F" w14:textId="77777777" w:rsidR="003E1111" w:rsidRPr="00271485" w:rsidRDefault="003E1111" w:rsidP="00F74912">
      <w:pPr>
        <w:tabs>
          <w:tab w:val="right" w:leader="underscore" w:pos="10206"/>
        </w:tabs>
        <w:spacing w:before="120"/>
        <w:rPr>
          <w:sz w:val="16"/>
        </w:rPr>
        <w:sectPr w:rsidR="003E1111" w:rsidRPr="00271485" w:rsidSect="00D87B8A">
          <w:headerReference w:type="even" r:id="rId16"/>
          <w:headerReference w:type="default" r:id="rId17"/>
          <w:footerReference w:type="default" r:id="rId18"/>
          <w:footnotePr>
            <w:numRestart w:val="eachSect"/>
          </w:footnotePr>
          <w:type w:val="oddPage"/>
          <w:pgSz w:w="16840" w:h="11907" w:orient="landscape" w:code="9"/>
          <w:pgMar w:top="720" w:right="822" w:bottom="720" w:left="993" w:header="283" w:footer="283" w:gutter="0"/>
          <w:pgNumType w:start="1"/>
          <w:cols w:space="720"/>
          <w:docGrid w:linePitch="272"/>
        </w:sectPr>
      </w:pPr>
      <w:r w:rsidRPr="00271485">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71485"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2511F2D2" w:rsidR="00A25CB3" w:rsidRPr="00271485" w:rsidRDefault="00A25CB3" w:rsidP="000E55C5">
            <w:pPr>
              <w:pStyle w:val="Titre6"/>
              <w:rPr>
                <w:lang w:eastAsia="en-US"/>
              </w:rPr>
            </w:pPr>
            <w:r w:rsidRPr="00271485">
              <w:lastRenderedPageBreak/>
              <w:br w:type="page"/>
            </w:r>
            <w:bookmarkStart w:id="174" w:name="_Toc24544350"/>
            <w:bookmarkStart w:id="175" w:name="_Toc208911901"/>
            <w:r w:rsidRPr="00271485">
              <w:rPr>
                <w:lang w:eastAsia="en-US"/>
              </w:rPr>
              <w:t xml:space="preserve">ANNEXE </w:t>
            </w:r>
            <w:r w:rsidR="003A6F2A" w:rsidRPr="00271485">
              <w:rPr>
                <w:lang w:eastAsia="en-US"/>
              </w:rPr>
              <w:t>C</w:t>
            </w:r>
            <w:r w:rsidRPr="00271485">
              <w:rPr>
                <w:lang w:eastAsia="en-US"/>
              </w:rPr>
              <w:t xml:space="preserve"> – GUIDE DE RÉDACTION DU MÉMOIRE TECHNIQUE</w:t>
            </w:r>
            <w:bookmarkEnd w:id="174"/>
            <w:bookmarkEnd w:id="175"/>
          </w:p>
        </w:tc>
      </w:tr>
    </w:tbl>
    <w:p w14:paraId="275934D0" w14:textId="77777777" w:rsidR="00EC3898" w:rsidRPr="00271485" w:rsidRDefault="00EC3898" w:rsidP="00F74912">
      <w:pPr>
        <w:tabs>
          <w:tab w:val="right" w:leader="underscore" w:pos="10206"/>
        </w:tabs>
        <w:rPr>
          <w:szCs w:val="22"/>
        </w:rPr>
      </w:pPr>
    </w:p>
    <w:p w14:paraId="5482552A" w14:textId="2626535F" w:rsidR="00A25CB3" w:rsidRPr="00271485" w:rsidRDefault="00A25CB3" w:rsidP="00F74912">
      <w:pPr>
        <w:tabs>
          <w:tab w:val="right" w:leader="underscore" w:pos="10206"/>
        </w:tabs>
        <w:rPr>
          <w:szCs w:val="22"/>
        </w:rPr>
      </w:pPr>
      <w:r w:rsidRPr="00271485">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sidRPr="00271485">
        <w:rPr>
          <w:szCs w:val="22"/>
        </w:rPr>
        <w:t>ffres (cf. article 5.4.2 du RPAPC</w:t>
      </w:r>
      <w:r w:rsidRPr="00271485">
        <w:rPr>
          <w:szCs w:val="22"/>
        </w:rPr>
        <w:t>).</w:t>
      </w:r>
    </w:p>
    <w:p w14:paraId="52CAF67F" w14:textId="77777777" w:rsidR="00A25CB3" w:rsidRPr="00271485" w:rsidRDefault="00A25CB3" w:rsidP="00F74912">
      <w:pPr>
        <w:tabs>
          <w:tab w:val="right" w:leader="underscore" w:pos="10206"/>
        </w:tabs>
        <w:rPr>
          <w:szCs w:val="22"/>
        </w:rPr>
      </w:pPr>
    </w:p>
    <w:p w14:paraId="78C456D6" w14:textId="658C7E7F" w:rsidR="00A25CB3" w:rsidRPr="00271485" w:rsidRDefault="00A25CB3" w:rsidP="00F74912">
      <w:pPr>
        <w:tabs>
          <w:tab w:val="right" w:leader="underscore" w:pos="10206"/>
        </w:tabs>
        <w:rPr>
          <w:szCs w:val="22"/>
        </w:rPr>
      </w:pPr>
      <w:r w:rsidRPr="00271485">
        <w:rPr>
          <w:szCs w:val="22"/>
        </w:rPr>
        <w:t xml:space="preserve">Les </w:t>
      </w:r>
      <w:r w:rsidR="00E53A37" w:rsidRPr="00271485">
        <w:rPr>
          <w:szCs w:val="22"/>
        </w:rPr>
        <w:t>sous-critères</w:t>
      </w:r>
      <w:r w:rsidRPr="00271485">
        <w:rPr>
          <w:szCs w:val="22"/>
        </w:rPr>
        <w:t xml:space="preserve"> et </w:t>
      </w:r>
      <w:r w:rsidR="00E53A37" w:rsidRPr="00271485">
        <w:rPr>
          <w:szCs w:val="22"/>
        </w:rPr>
        <w:t>thèmes</w:t>
      </w:r>
      <w:r w:rsidRPr="00271485">
        <w:rPr>
          <w:szCs w:val="22"/>
        </w:rPr>
        <w:t xml:space="preserve"> que </w:t>
      </w:r>
      <w:r w:rsidR="00E53A37" w:rsidRPr="00271485">
        <w:rPr>
          <w:szCs w:val="22"/>
        </w:rPr>
        <w:t xml:space="preserve">l’acheteur public </w:t>
      </w:r>
      <w:r w:rsidRPr="00271485">
        <w:rPr>
          <w:szCs w:val="22"/>
        </w:rPr>
        <w:t xml:space="preserve">souhaite voir apparaître dans le mémoire technique sont indiqués dans ce guide technique. </w:t>
      </w:r>
    </w:p>
    <w:p w14:paraId="59DDC1AD" w14:textId="77777777" w:rsidR="00E53A37" w:rsidRPr="00271485" w:rsidRDefault="00E53A37" w:rsidP="00F74912">
      <w:pPr>
        <w:tabs>
          <w:tab w:val="right" w:leader="underscore" w:pos="10206"/>
        </w:tabs>
        <w:rPr>
          <w:szCs w:val="22"/>
        </w:rPr>
      </w:pPr>
    </w:p>
    <w:p w14:paraId="795F8A67" w14:textId="31DB2753" w:rsidR="00A25CB3" w:rsidRPr="00271485" w:rsidRDefault="00742EF2" w:rsidP="000B1717">
      <w:pPr>
        <w:tabs>
          <w:tab w:val="right" w:leader="underscore" w:pos="10206"/>
        </w:tabs>
        <w:spacing w:before="120"/>
        <w:rPr>
          <w:b/>
          <w:szCs w:val="22"/>
          <w:u w:val="single"/>
        </w:rPr>
      </w:pPr>
      <w:r w:rsidRPr="00271485">
        <w:rPr>
          <w:b/>
          <w:color w:val="4F81BD"/>
          <w:szCs w:val="22"/>
          <w:u w:val="single"/>
        </w:rPr>
        <w:t>Sous-critère</w:t>
      </w:r>
      <w:r w:rsidR="00A25CB3" w:rsidRPr="00271485">
        <w:rPr>
          <w:b/>
          <w:color w:val="4F81BD"/>
          <w:szCs w:val="22"/>
          <w:u w:val="single"/>
        </w:rPr>
        <w:t xml:space="preserve"> 1 : Démarche qualité et méthodologie d’exécution</w:t>
      </w:r>
      <w:r w:rsidR="00B8586B">
        <w:rPr>
          <w:b/>
          <w:color w:val="4F81BD"/>
          <w:szCs w:val="22"/>
          <w:u w:val="single"/>
        </w:rPr>
        <w:t xml:space="preserve"> (noté sur 20)</w:t>
      </w:r>
    </w:p>
    <w:p w14:paraId="614D851B" w14:textId="4FADA12A" w:rsidR="00A25CB3" w:rsidRPr="00271485" w:rsidRDefault="00742EF2" w:rsidP="000B1717">
      <w:pPr>
        <w:tabs>
          <w:tab w:val="right" w:leader="underscore" w:pos="10206"/>
        </w:tabs>
        <w:spacing w:before="240"/>
        <w:rPr>
          <w:b/>
          <w:szCs w:val="22"/>
        </w:rPr>
      </w:pPr>
      <w:r w:rsidRPr="00271485">
        <w:rPr>
          <w:b/>
          <w:szCs w:val="22"/>
        </w:rPr>
        <w:t>Thème</w:t>
      </w:r>
      <w:r w:rsidR="00A25CB3" w:rsidRPr="00271485">
        <w:rPr>
          <w:b/>
          <w:szCs w:val="22"/>
        </w:rPr>
        <w:t xml:space="preserve"> 1.1 : L’organisation des effectifs affectés aux travaux</w:t>
      </w:r>
      <w:r w:rsidR="00B8586B">
        <w:rPr>
          <w:b/>
          <w:szCs w:val="22"/>
        </w:rPr>
        <w:t xml:space="preserve"> (noté sur 5)</w:t>
      </w:r>
    </w:p>
    <w:p w14:paraId="75F84807" w14:textId="77777777" w:rsidR="00A25CB3" w:rsidRPr="00271485" w:rsidRDefault="00A25CB3" w:rsidP="00F74912">
      <w:pPr>
        <w:tabs>
          <w:tab w:val="right" w:leader="underscore" w:pos="10206"/>
        </w:tabs>
        <w:rPr>
          <w:szCs w:val="22"/>
        </w:rPr>
      </w:pPr>
      <w:r w:rsidRPr="00271485">
        <w:rPr>
          <w:szCs w:val="22"/>
        </w:rPr>
        <w:t>Le candidat établira un organigramme des effectifs (titulaire et éventuels sous-traitants) qu’il projette d’affecter pour l’exécution des travaux avec au minimum :</w:t>
      </w:r>
    </w:p>
    <w:p w14:paraId="50F031F9"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Les</w:t>
      </w:r>
      <w:r w:rsidR="00A25CB3" w:rsidRPr="00271485">
        <w:rPr>
          <w:rFonts w:ascii="Times New Roman" w:hAnsi="Times New Roman"/>
        </w:rPr>
        <w:t xml:space="preserve"> tâches/fonctions des personnes qui vont participer à l’opération ;</w:t>
      </w:r>
    </w:p>
    <w:p w14:paraId="29B9F9FF"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Les</w:t>
      </w:r>
      <w:r w:rsidR="00A25CB3" w:rsidRPr="00271485">
        <w:rPr>
          <w:rFonts w:ascii="Times New Roman" w:hAnsi="Times New Roman"/>
        </w:rPr>
        <w:t xml:space="preserve"> liens hiérarchiques ;</w:t>
      </w:r>
    </w:p>
    <w:p w14:paraId="5EB86BA0"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La</w:t>
      </w:r>
      <w:r w:rsidR="00A25CB3" w:rsidRPr="00271485">
        <w:rPr>
          <w:rFonts w:ascii="Times New Roman" w:hAnsi="Times New Roman"/>
        </w:rPr>
        <w:t xml:space="preserve"> classification professionnelle ;</w:t>
      </w:r>
    </w:p>
    <w:p w14:paraId="6405B79C"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Les</w:t>
      </w:r>
      <w:r w:rsidR="00A25CB3" w:rsidRPr="00271485">
        <w:rPr>
          <w:rFonts w:ascii="Times New Roman" w:hAnsi="Times New Roman"/>
        </w:rPr>
        <w:t xml:space="preserve"> éventuelles compétences particulières ;</w:t>
      </w:r>
    </w:p>
    <w:p w14:paraId="4A61B762"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Les</w:t>
      </w:r>
      <w:r w:rsidR="00A25CB3" w:rsidRPr="00271485">
        <w:rPr>
          <w:rFonts w:ascii="Times New Roman" w:hAnsi="Times New Roman"/>
        </w:rPr>
        <w:t xml:space="preserve"> noms et coordonnées éventuels des personnes qui vont participer aux travaux (si connus).</w:t>
      </w:r>
    </w:p>
    <w:p w14:paraId="4B94CAE3" w14:textId="5C62668F" w:rsidR="00E502E6" w:rsidRPr="00271485" w:rsidRDefault="00E502E6" w:rsidP="00E502E6">
      <w:pPr>
        <w:tabs>
          <w:tab w:val="right" w:leader="underscore" w:pos="10206"/>
        </w:tabs>
        <w:spacing w:before="240"/>
        <w:rPr>
          <w:b/>
          <w:szCs w:val="22"/>
        </w:rPr>
      </w:pPr>
      <w:r w:rsidRPr="00271485">
        <w:rPr>
          <w:b/>
          <w:szCs w:val="22"/>
        </w:rPr>
        <w:t>Thème 1.2 : Les fournitures et matériaux employés</w:t>
      </w:r>
      <w:r w:rsidR="00B8586B">
        <w:rPr>
          <w:b/>
          <w:szCs w:val="22"/>
        </w:rPr>
        <w:t xml:space="preserve"> (noté sur 5)</w:t>
      </w:r>
    </w:p>
    <w:p w14:paraId="2638352E" w14:textId="77777777" w:rsidR="00E502E6" w:rsidRPr="00271485" w:rsidRDefault="00E502E6" w:rsidP="00E502E6">
      <w:pPr>
        <w:tabs>
          <w:tab w:val="right" w:leader="underscore" w:pos="10206"/>
        </w:tabs>
        <w:rPr>
          <w:szCs w:val="22"/>
        </w:rPr>
      </w:pPr>
      <w:r w:rsidRPr="00271485">
        <w:rPr>
          <w:szCs w:val="22"/>
        </w:rPr>
        <w:t>Le candidat fournira un tableau récapitulatif des principales fournitures qu’il propose d’utiliser en précisant :</w:t>
      </w:r>
    </w:p>
    <w:p w14:paraId="555CE540" w14:textId="77777777" w:rsidR="00E502E6" w:rsidRPr="00271485" w:rsidRDefault="00E502E6" w:rsidP="00E502E6">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Le matériau (exemple : granulat pour remblais) ;</w:t>
      </w:r>
    </w:p>
    <w:p w14:paraId="67D3A349" w14:textId="77777777" w:rsidR="00E502E6" w:rsidRPr="00271485" w:rsidRDefault="00E502E6" w:rsidP="00E502E6">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Le type de matériau (exemple : classe de granulat ou nom du produit) ;</w:t>
      </w:r>
    </w:p>
    <w:p w14:paraId="3D2C1BF5" w14:textId="77777777" w:rsidR="00E502E6" w:rsidRPr="00271485" w:rsidRDefault="00E502E6" w:rsidP="00E502E6">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Le fournisseur (nom de la société d’exploitation) ;</w:t>
      </w:r>
    </w:p>
    <w:p w14:paraId="60396A2E" w14:textId="77777777" w:rsidR="00E502E6" w:rsidRPr="00271485" w:rsidRDefault="00E502E6" w:rsidP="00E502E6">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Le lieu de fabrication ;</w:t>
      </w:r>
    </w:p>
    <w:p w14:paraId="15AB614C" w14:textId="77777777" w:rsidR="00E502E6" w:rsidRPr="00271485" w:rsidRDefault="00E502E6" w:rsidP="00E502E6">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Le contrôle qualité.</w:t>
      </w:r>
    </w:p>
    <w:p w14:paraId="2C4191E0" w14:textId="47D50BA2" w:rsidR="00A25CB3" w:rsidRPr="00271485" w:rsidRDefault="00742EF2" w:rsidP="000B1717">
      <w:pPr>
        <w:tabs>
          <w:tab w:val="right" w:leader="underscore" w:pos="10206"/>
        </w:tabs>
        <w:spacing w:before="240"/>
        <w:rPr>
          <w:b/>
          <w:szCs w:val="22"/>
        </w:rPr>
      </w:pPr>
      <w:r w:rsidRPr="00271485">
        <w:rPr>
          <w:b/>
          <w:szCs w:val="22"/>
        </w:rPr>
        <w:t>Thème</w:t>
      </w:r>
      <w:r w:rsidR="00A25CB3" w:rsidRPr="00271485">
        <w:rPr>
          <w:b/>
          <w:szCs w:val="22"/>
        </w:rPr>
        <w:t xml:space="preserve"> 1.</w:t>
      </w:r>
      <w:r w:rsidR="00E502E6" w:rsidRPr="00271485">
        <w:rPr>
          <w:b/>
          <w:szCs w:val="22"/>
        </w:rPr>
        <w:t>3</w:t>
      </w:r>
      <w:r w:rsidR="00A25CB3" w:rsidRPr="00271485">
        <w:rPr>
          <w:b/>
          <w:szCs w:val="22"/>
        </w:rPr>
        <w:t> : Le matériel utilisé</w:t>
      </w:r>
      <w:r w:rsidR="00B8586B">
        <w:rPr>
          <w:b/>
          <w:szCs w:val="22"/>
        </w:rPr>
        <w:t xml:space="preserve"> (noté sur 5)</w:t>
      </w:r>
    </w:p>
    <w:p w14:paraId="6A8612E4" w14:textId="77777777" w:rsidR="00A25CB3" w:rsidRPr="00271485" w:rsidRDefault="00A25CB3" w:rsidP="00F74912">
      <w:pPr>
        <w:tabs>
          <w:tab w:val="right" w:leader="underscore" w:pos="10206"/>
        </w:tabs>
        <w:rPr>
          <w:szCs w:val="22"/>
        </w:rPr>
      </w:pPr>
      <w:r w:rsidRPr="00271485">
        <w:rPr>
          <w:szCs w:val="22"/>
        </w:rPr>
        <w:t>Le candidat indiquera l’outillage, le matériel et les équipements techniques dont il dispose et qu’il compte utiliser pour l’exécution de l’ouvrage en précisant au minimum:</w:t>
      </w:r>
    </w:p>
    <w:p w14:paraId="348FB0D6" w14:textId="77777777" w:rsidR="00A25CB3" w:rsidRPr="00271485"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Le</w:t>
      </w:r>
      <w:r w:rsidR="00A25CB3" w:rsidRPr="00271485">
        <w:rPr>
          <w:rFonts w:ascii="Times New Roman" w:hAnsi="Times New Roman"/>
        </w:rPr>
        <w:t xml:space="preserve"> type de matériel ;</w:t>
      </w:r>
    </w:p>
    <w:p w14:paraId="077FCCD3" w14:textId="77777777" w:rsidR="00A25CB3" w:rsidRPr="00271485"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Le</w:t>
      </w:r>
      <w:r w:rsidR="00A25CB3" w:rsidRPr="00271485">
        <w:rPr>
          <w:rFonts w:ascii="Times New Roman" w:hAnsi="Times New Roman"/>
        </w:rPr>
        <w:t xml:space="preserve"> nombre ;</w:t>
      </w:r>
    </w:p>
    <w:p w14:paraId="4CE16E47" w14:textId="77777777" w:rsidR="00A25CB3" w:rsidRPr="00271485"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La</w:t>
      </w:r>
      <w:r w:rsidR="00A25CB3" w:rsidRPr="00271485">
        <w:rPr>
          <w:rFonts w:ascii="Times New Roman" w:hAnsi="Times New Roman"/>
        </w:rPr>
        <w:t xml:space="preserve"> fonction ;</w:t>
      </w:r>
    </w:p>
    <w:p w14:paraId="7F507966" w14:textId="77777777" w:rsidR="00A25CB3" w:rsidRPr="00271485"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71485">
        <w:rPr>
          <w:rFonts w:ascii="Times New Roman" w:hAnsi="Times New Roman"/>
        </w:rPr>
        <w:t>La</w:t>
      </w:r>
      <w:r w:rsidR="00A25CB3" w:rsidRPr="00271485">
        <w:rPr>
          <w:rFonts w:ascii="Times New Roman" w:hAnsi="Times New Roman"/>
        </w:rPr>
        <w:t xml:space="preserve"> capacité.</w:t>
      </w:r>
    </w:p>
    <w:p w14:paraId="4D4E3591" w14:textId="5BC66235" w:rsidR="00A25CB3" w:rsidRPr="00271485" w:rsidRDefault="00742EF2" w:rsidP="000B1717">
      <w:pPr>
        <w:tabs>
          <w:tab w:val="right" w:leader="underscore" w:pos="10206"/>
        </w:tabs>
        <w:spacing w:before="240"/>
        <w:rPr>
          <w:b/>
          <w:szCs w:val="22"/>
        </w:rPr>
      </w:pPr>
      <w:r w:rsidRPr="00271485">
        <w:rPr>
          <w:b/>
          <w:szCs w:val="22"/>
        </w:rPr>
        <w:t>Thème</w:t>
      </w:r>
      <w:r w:rsidR="00E502E6" w:rsidRPr="00271485">
        <w:rPr>
          <w:b/>
          <w:szCs w:val="22"/>
        </w:rPr>
        <w:t xml:space="preserve"> 1.4</w:t>
      </w:r>
      <w:r w:rsidR="00A25CB3" w:rsidRPr="00271485">
        <w:rPr>
          <w:b/>
          <w:szCs w:val="22"/>
        </w:rPr>
        <w:t> : L’organisation du chantier</w:t>
      </w:r>
      <w:r w:rsidR="00B8586B">
        <w:rPr>
          <w:b/>
          <w:szCs w:val="22"/>
        </w:rPr>
        <w:t xml:space="preserve"> (noté sur 5)</w:t>
      </w:r>
    </w:p>
    <w:p w14:paraId="4C69CABA" w14:textId="77777777" w:rsidR="00A25CB3" w:rsidRPr="00271485" w:rsidRDefault="00A25CB3" w:rsidP="00F74912">
      <w:pPr>
        <w:tabs>
          <w:tab w:val="right" w:leader="underscore" w:pos="10206"/>
        </w:tabs>
        <w:rPr>
          <w:szCs w:val="22"/>
        </w:rPr>
      </w:pPr>
      <w:r w:rsidRPr="00271485">
        <w:rPr>
          <w:szCs w:val="22"/>
        </w:rPr>
        <w:t>Le candidat précisera l’organisation du chantier telle qu’il l’envisage avec au minimum:</w:t>
      </w:r>
    </w:p>
    <w:p w14:paraId="11930D40"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L’organisation</w:t>
      </w:r>
      <w:r w:rsidR="00A25CB3" w:rsidRPr="00271485">
        <w:rPr>
          <w:rFonts w:ascii="Times New Roman" w:hAnsi="Times New Roman"/>
        </w:rPr>
        <w:t xml:space="preserve"> générale avec :</w:t>
      </w:r>
    </w:p>
    <w:p w14:paraId="51701542" w14:textId="77777777" w:rsidR="00A25CB3" w:rsidRPr="00271485" w:rsidRDefault="00A25CB3" w:rsidP="00881401">
      <w:pPr>
        <w:pStyle w:val="Paragraphedeliste"/>
        <w:numPr>
          <w:ilvl w:val="0"/>
          <w:numId w:val="15"/>
        </w:numPr>
        <w:tabs>
          <w:tab w:val="right" w:leader="underscore" w:pos="10206"/>
        </w:tabs>
        <w:contextualSpacing/>
        <w:jc w:val="both"/>
        <w:rPr>
          <w:rFonts w:ascii="Times New Roman" w:hAnsi="Times New Roman"/>
        </w:rPr>
      </w:pPr>
      <w:r w:rsidRPr="00271485">
        <w:rPr>
          <w:rFonts w:ascii="Times New Roman" w:hAnsi="Times New Roman"/>
        </w:rPr>
        <w:t>le nom et les coordonnées éventuels (ou fonctions) du responsable de chantier en charge de la gestion des approvisionnements, des achats et des réceptions, de la préparation et l’exécution du chantier ;</w:t>
      </w:r>
    </w:p>
    <w:p w14:paraId="53EC69FB" w14:textId="77777777" w:rsidR="00A25CB3" w:rsidRPr="00271485" w:rsidRDefault="00A25CB3" w:rsidP="00881401">
      <w:pPr>
        <w:pStyle w:val="Paragraphedeliste"/>
        <w:numPr>
          <w:ilvl w:val="0"/>
          <w:numId w:val="15"/>
        </w:numPr>
        <w:tabs>
          <w:tab w:val="right" w:leader="underscore" w:pos="10206"/>
        </w:tabs>
        <w:contextualSpacing/>
        <w:jc w:val="both"/>
        <w:rPr>
          <w:rFonts w:ascii="Times New Roman" w:hAnsi="Times New Roman"/>
        </w:rPr>
      </w:pPr>
      <w:r w:rsidRPr="00271485">
        <w:rPr>
          <w:rFonts w:ascii="Times New Roman" w:hAnsi="Times New Roman"/>
        </w:rPr>
        <w:t>les noms des sous-traitants pressentis et les prestations associées ;</w:t>
      </w:r>
    </w:p>
    <w:p w14:paraId="2FAA9654"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Le</w:t>
      </w:r>
      <w:r w:rsidR="00A25CB3" w:rsidRPr="00271485">
        <w:rPr>
          <w:rFonts w:ascii="Times New Roman" w:hAnsi="Times New Roman"/>
        </w:rPr>
        <w:t xml:space="preserve"> phasage des tâches</w:t>
      </w:r>
      <w:r w:rsidRPr="00271485">
        <w:rPr>
          <w:rFonts w:ascii="Times New Roman" w:hAnsi="Times New Roman"/>
        </w:rPr>
        <w:t> ;</w:t>
      </w:r>
    </w:p>
    <w:p w14:paraId="3E55EDAE"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Le</w:t>
      </w:r>
      <w:r w:rsidR="00A25CB3" w:rsidRPr="00271485">
        <w:rPr>
          <w:rFonts w:ascii="Times New Roman" w:hAnsi="Times New Roman"/>
        </w:rPr>
        <w:t xml:space="preserve"> planning ou l’éché</w:t>
      </w:r>
      <w:r w:rsidRPr="00271485">
        <w:rPr>
          <w:rFonts w:ascii="Times New Roman" w:hAnsi="Times New Roman"/>
        </w:rPr>
        <w:t>ancier prévisionnel des travaux ;</w:t>
      </w:r>
    </w:p>
    <w:p w14:paraId="018C0BE6"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Les</w:t>
      </w:r>
      <w:r w:rsidR="00A25CB3" w:rsidRPr="00271485">
        <w:rPr>
          <w:rFonts w:ascii="Times New Roman" w:hAnsi="Times New Roman"/>
        </w:rPr>
        <w:t xml:space="preserve"> dispositions particulières d’organisation : sécurité des personnels de chantier et des riverains,</w:t>
      </w:r>
      <w:r w:rsidRPr="00271485">
        <w:rPr>
          <w:rFonts w:ascii="Times New Roman" w:hAnsi="Times New Roman"/>
        </w:rPr>
        <w:t xml:space="preserve"> </w:t>
      </w:r>
      <w:r w:rsidR="00A25CB3" w:rsidRPr="00271485">
        <w:rPr>
          <w:rFonts w:ascii="Times New Roman" w:hAnsi="Times New Roman"/>
        </w:rPr>
        <w:t>des travaux sous circulation, des travaux de nuit, des travaux nécessitant une protection particulière de l’environnement, autres ;</w:t>
      </w:r>
    </w:p>
    <w:p w14:paraId="74B1284E"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La</w:t>
      </w:r>
      <w:r w:rsidR="00A25CB3" w:rsidRPr="00271485">
        <w:rPr>
          <w:rFonts w:ascii="Times New Roman" w:hAnsi="Times New Roman"/>
        </w:rPr>
        <w:t xml:space="preserve"> gestion des déchets sur chantier et toute autre disposition en lien avec l’environnement</w:t>
      </w:r>
      <w:r w:rsidRPr="00271485">
        <w:rPr>
          <w:rFonts w:ascii="Times New Roman" w:hAnsi="Times New Roman"/>
        </w:rPr>
        <w:t> ;</w:t>
      </w:r>
    </w:p>
    <w:p w14:paraId="4B64298E" w14:textId="77777777" w:rsidR="00A25CB3" w:rsidRPr="00271485"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71485">
        <w:rPr>
          <w:rFonts w:ascii="Times New Roman" w:hAnsi="Times New Roman"/>
        </w:rPr>
        <w:t>U</w:t>
      </w:r>
      <w:r w:rsidR="00A25CB3" w:rsidRPr="00271485">
        <w:rPr>
          <w:rFonts w:ascii="Times New Roman" w:hAnsi="Times New Roman"/>
        </w:rPr>
        <w:t>n plan des installations de chantier avec la localisation des diffé</w:t>
      </w:r>
      <w:r w:rsidRPr="00271485">
        <w:rPr>
          <w:rFonts w:ascii="Times New Roman" w:hAnsi="Times New Roman"/>
        </w:rPr>
        <w:t xml:space="preserve">rentes zones, les bureaux, etc. </w:t>
      </w:r>
    </w:p>
    <w:p w14:paraId="5F355759" w14:textId="77777777" w:rsidR="00A25CB3" w:rsidRPr="00271485" w:rsidRDefault="00A25CB3" w:rsidP="00F74912">
      <w:pPr>
        <w:tabs>
          <w:tab w:val="right" w:leader="underscore" w:pos="10206"/>
        </w:tabs>
        <w:rPr>
          <w:szCs w:val="22"/>
        </w:rPr>
      </w:pPr>
    </w:p>
    <w:p w14:paraId="1C64D451" w14:textId="77777777" w:rsidR="00A25CB3" w:rsidRPr="00271485" w:rsidRDefault="00A25CB3" w:rsidP="00F74912">
      <w:pPr>
        <w:tabs>
          <w:tab w:val="right" w:leader="underscore" w:pos="10206"/>
        </w:tabs>
        <w:rPr>
          <w:szCs w:val="22"/>
        </w:rPr>
      </w:pPr>
    </w:p>
    <w:p w14:paraId="5B4F1F26" w14:textId="42B2146D" w:rsidR="00024F3C" w:rsidRPr="00271485" w:rsidRDefault="00024F3C" w:rsidP="00024F3C">
      <w:pPr>
        <w:rPr>
          <w:b/>
          <w:color w:val="4F81BD"/>
          <w:u w:val="single"/>
        </w:rPr>
      </w:pPr>
      <w:r w:rsidRPr="00271485">
        <w:rPr>
          <w:b/>
          <w:color w:val="4F81BD"/>
          <w:szCs w:val="22"/>
          <w:u w:val="single"/>
        </w:rPr>
        <w:t xml:space="preserve">Sous-critère 2 </w:t>
      </w:r>
      <w:r w:rsidRPr="00271485">
        <w:rPr>
          <w:b/>
          <w:color w:val="4F81BD"/>
          <w:u w:val="single"/>
        </w:rPr>
        <w:t>: Expérience en lien avec l’objet de la consultation</w:t>
      </w:r>
      <w:r w:rsidR="00B8586B">
        <w:rPr>
          <w:b/>
          <w:color w:val="4F81BD"/>
          <w:u w:val="single"/>
        </w:rPr>
        <w:t xml:space="preserve"> (noté sur 10)</w:t>
      </w:r>
    </w:p>
    <w:p w14:paraId="056AD6AA" w14:textId="77777777" w:rsidR="00024F3C" w:rsidRPr="00271485" w:rsidRDefault="00024F3C" w:rsidP="00024F3C">
      <w:pPr>
        <w:rPr>
          <w:b/>
        </w:rPr>
      </w:pPr>
    </w:p>
    <w:p w14:paraId="6EB9F3C6" w14:textId="77777777" w:rsidR="00024F3C" w:rsidRPr="00271485" w:rsidRDefault="00024F3C" w:rsidP="00024F3C">
      <w:r w:rsidRPr="00271485">
        <w:t>Le candidat mettra en avant l’expérience et la qualification de son équipe ainsi que ses moyens qui sont en lien avec l’objet de la consultation et la nature des prestations à réaliser.</w:t>
      </w:r>
    </w:p>
    <w:p w14:paraId="6EC9DFB9" w14:textId="77777777" w:rsidR="00024F3C" w:rsidRPr="00271485" w:rsidRDefault="00024F3C" w:rsidP="00024F3C"/>
    <w:p w14:paraId="5198B285" w14:textId="77777777" w:rsidR="00024F3C" w:rsidRPr="00271485" w:rsidRDefault="00024F3C" w:rsidP="00024F3C">
      <w:r w:rsidRPr="00271485">
        <w:t>Le candidat pourra :</w:t>
      </w:r>
    </w:p>
    <w:p w14:paraId="6A056AF6" w14:textId="77777777" w:rsidR="00024F3C" w:rsidRPr="00271485" w:rsidRDefault="00024F3C" w:rsidP="00024F3C">
      <w:pPr>
        <w:numPr>
          <w:ilvl w:val="0"/>
          <w:numId w:val="13"/>
        </w:numPr>
        <w:ind w:left="284" w:hanging="284"/>
        <w:contextualSpacing/>
      </w:pPr>
      <w:r w:rsidRPr="00271485">
        <w:t>indiquer les connaissances et les compétences dont son entreprise dispose ;</w:t>
      </w:r>
    </w:p>
    <w:p w14:paraId="6CE5469E" w14:textId="77777777" w:rsidR="00024F3C" w:rsidRPr="00271485" w:rsidRDefault="00024F3C" w:rsidP="00024F3C">
      <w:pPr>
        <w:numPr>
          <w:ilvl w:val="0"/>
          <w:numId w:val="13"/>
        </w:numPr>
        <w:ind w:left="284" w:hanging="284"/>
        <w:contextualSpacing/>
      </w:pPr>
      <w:r w:rsidRPr="00271485">
        <w:lastRenderedPageBreak/>
        <w:t>préciser la façon dont les moyens seront mis en œuvre pour assurer la qualité de prestation ;</w:t>
      </w:r>
    </w:p>
    <w:p w14:paraId="32D300C7" w14:textId="77777777" w:rsidR="00024F3C" w:rsidRPr="00271485" w:rsidRDefault="00024F3C" w:rsidP="00024F3C">
      <w:pPr>
        <w:numPr>
          <w:ilvl w:val="0"/>
          <w:numId w:val="13"/>
        </w:numPr>
        <w:ind w:left="284" w:hanging="284"/>
        <w:contextualSpacing/>
      </w:pPr>
      <w:r w:rsidRPr="00271485">
        <w:t>s’appuyer sur les dernières réalisations de son entreprise ou de son équipe ;</w:t>
      </w:r>
    </w:p>
    <w:p w14:paraId="63D1A2FD" w14:textId="77777777" w:rsidR="00024F3C" w:rsidRPr="00271485" w:rsidRDefault="00024F3C" w:rsidP="00024F3C">
      <w:pPr>
        <w:numPr>
          <w:ilvl w:val="0"/>
          <w:numId w:val="13"/>
        </w:numPr>
        <w:ind w:left="284" w:hanging="284"/>
        <w:contextualSpacing/>
      </w:pPr>
      <w:r w:rsidRPr="00271485">
        <w:t>fournir les éventuelles attestations (ou documents supplémentaires) de bonne exécution de travaux réalisés.</w:t>
      </w:r>
    </w:p>
    <w:p w14:paraId="7C66B5CC" w14:textId="77777777" w:rsidR="00024F3C" w:rsidRPr="00271485" w:rsidRDefault="00024F3C" w:rsidP="00024F3C">
      <w:pPr>
        <w:rPr>
          <w:color w:val="FF0000"/>
        </w:rPr>
      </w:pPr>
    </w:p>
    <w:p w14:paraId="4920186C" w14:textId="77777777" w:rsidR="00D87B8A" w:rsidRPr="00271485" w:rsidRDefault="00D87B8A">
      <w:pPr>
        <w:spacing w:after="200" w:line="276" w:lineRule="auto"/>
        <w:jc w:val="left"/>
        <w:rPr>
          <w:color w:val="0070C0"/>
          <w:szCs w:val="22"/>
        </w:rPr>
        <w:sectPr w:rsidR="00D87B8A" w:rsidRPr="00271485" w:rsidSect="00D87B8A">
          <w:headerReference w:type="default" r:id="rId19"/>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71485"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23D6A062" w:rsidR="0026331A" w:rsidRPr="00271485" w:rsidRDefault="0026331A" w:rsidP="00FA6BE5">
            <w:pPr>
              <w:pStyle w:val="Titre6"/>
              <w:rPr>
                <w:lang w:eastAsia="en-US"/>
              </w:rPr>
            </w:pPr>
            <w:r w:rsidRPr="00271485">
              <w:lastRenderedPageBreak/>
              <w:br w:type="page"/>
            </w:r>
            <w:bookmarkStart w:id="176" w:name="_Toc162971599"/>
            <w:bookmarkStart w:id="177" w:name="_Toc208911902"/>
            <w:r w:rsidR="003A6F2A" w:rsidRPr="00271485">
              <w:rPr>
                <w:lang w:eastAsia="en-US"/>
              </w:rPr>
              <w:t>ANNEXE D</w:t>
            </w:r>
            <w:r w:rsidRPr="00271485">
              <w:rPr>
                <w:lang w:eastAsia="en-US"/>
              </w:rPr>
              <w:t xml:space="preserve"> – DÉLÉGATION DE POUVOIRS</w:t>
            </w:r>
            <w:bookmarkEnd w:id="176"/>
            <w:bookmarkEnd w:id="177"/>
          </w:p>
        </w:tc>
      </w:tr>
    </w:tbl>
    <w:p w14:paraId="1B47E46A" w14:textId="77777777" w:rsidR="0026331A" w:rsidRPr="00271485" w:rsidRDefault="0026331A" w:rsidP="0026331A">
      <w:pPr>
        <w:pStyle w:val="texte"/>
        <w:tabs>
          <w:tab w:val="right" w:leader="underscore" w:pos="10206"/>
        </w:tabs>
        <w:ind w:right="391"/>
        <w:rPr>
          <w:szCs w:val="22"/>
        </w:rPr>
      </w:pPr>
    </w:p>
    <w:p w14:paraId="30127AD8" w14:textId="77777777" w:rsidR="0026331A" w:rsidRPr="00271485" w:rsidRDefault="0026331A" w:rsidP="0026331A">
      <w:pPr>
        <w:pStyle w:val="texte"/>
        <w:tabs>
          <w:tab w:val="right" w:leader="underscore" w:pos="10206"/>
        </w:tabs>
        <w:ind w:right="391"/>
        <w:rPr>
          <w:szCs w:val="22"/>
        </w:rPr>
      </w:pPr>
    </w:p>
    <w:p w14:paraId="4FFF7D1F" w14:textId="67DF055F" w:rsidR="0026331A" w:rsidRPr="00271485" w:rsidRDefault="0026331A" w:rsidP="0026331A">
      <w:pPr>
        <w:pStyle w:val="texte"/>
        <w:tabs>
          <w:tab w:val="right" w:leader="underscore" w:pos="10206"/>
        </w:tabs>
        <w:ind w:right="391"/>
        <w:rPr>
          <w:szCs w:val="22"/>
        </w:rPr>
      </w:pPr>
      <w:r w:rsidRPr="00271485">
        <w:rPr>
          <w:szCs w:val="22"/>
        </w:rPr>
        <w:t>Nous soussignons, dans le cadre de l’</w:t>
      </w:r>
      <w:r w:rsidR="004835BA" w:rsidRPr="00271485">
        <w:rPr>
          <w:szCs w:val="22"/>
        </w:rPr>
        <w:t xml:space="preserve">appel public à </w:t>
      </w:r>
      <w:r w:rsidR="003A6F2A" w:rsidRPr="00271485">
        <w:rPr>
          <w:szCs w:val="22"/>
        </w:rPr>
        <w:t>concurrence </w:t>
      </w:r>
      <w:r w:rsidR="003A6F2A" w:rsidRPr="00271485" w:rsidDel="004835BA">
        <w:rPr>
          <w:szCs w:val="22"/>
        </w:rPr>
        <w:t>suivant</w:t>
      </w:r>
      <w:r w:rsidRPr="00271485">
        <w:rPr>
          <w:szCs w:val="22"/>
        </w:rPr>
        <w:t> :</w:t>
      </w:r>
    </w:p>
    <w:p w14:paraId="176FE123" w14:textId="77777777" w:rsidR="0026331A" w:rsidRPr="00271485"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0101F67F" w:rsidR="0026331A" w:rsidRPr="00271485"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71485">
        <w:rPr>
          <w:szCs w:val="22"/>
        </w:rPr>
        <w:t xml:space="preserve">«  </w:t>
      </w:r>
      <w:r w:rsidRPr="00271485">
        <w:rPr>
          <w:szCs w:val="22"/>
        </w:rPr>
        <w:fldChar w:fldCharType="begin"/>
      </w:r>
      <w:r w:rsidRPr="00271485">
        <w:rPr>
          <w:szCs w:val="22"/>
        </w:rPr>
        <w:instrText xml:space="preserve"> REF Objet \h  \* CHARFORMAT </w:instrText>
      </w:r>
      <w:r w:rsidR="00B00CB2">
        <w:rPr>
          <w:szCs w:val="22"/>
        </w:rPr>
        <w:instrText xml:space="preserve"> \* MERGEFORMAT </w:instrText>
      </w:r>
      <w:r w:rsidRPr="00271485">
        <w:rPr>
          <w:szCs w:val="22"/>
        </w:rPr>
      </w:r>
      <w:r w:rsidRPr="00271485">
        <w:rPr>
          <w:szCs w:val="22"/>
        </w:rPr>
        <w:fldChar w:fldCharType="separate"/>
      </w:r>
      <w:sdt>
        <w:sdtPr>
          <w:rPr>
            <w:szCs w:val="22"/>
          </w:rPr>
          <w:alias w:val="Objet AO"/>
          <w:tag w:val="Objet AO"/>
          <w:id w:val="-48001689"/>
          <w:placeholder>
            <w:docPart w:val="94DDD564216B42E6881F77F48C3FE7F4"/>
          </w:placeholder>
        </w:sdtPr>
        <w:sdtEndPr/>
        <w:sdtContent>
          <w:r w:rsidR="009B1CF6" w:rsidRPr="00271485">
            <w:rPr>
              <w:szCs w:val="22"/>
            </w:rPr>
            <w:t>ENTRETIEN DES DISPOSITIFS DE RETENUE DES VEHICULES</w:t>
          </w:r>
          <w:r w:rsidR="003A6F2A" w:rsidRPr="00271485">
            <w:rPr>
              <w:szCs w:val="22"/>
            </w:rPr>
            <w:t xml:space="preserve"> SUR LES ROUTES PROVINCIALES GÉRÉES PAR LA SUBDIVISION NORD</w:t>
          </w:r>
        </w:sdtContent>
      </w:sdt>
      <w:r w:rsidRPr="00271485">
        <w:rPr>
          <w:szCs w:val="22"/>
        </w:rPr>
        <w:fldChar w:fldCharType="end"/>
      </w:r>
      <w:r w:rsidRPr="00B00CB2">
        <w:rPr>
          <w:szCs w:val="22"/>
        </w:rPr>
        <w:t> »</w:t>
      </w:r>
    </w:p>
    <w:p w14:paraId="78DE8374" w14:textId="77777777" w:rsidR="0026331A" w:rsidRPr="00271485"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Pr="00271485" w:rsidRDefault="0026331A" w:rsidP="0026331A">
      <w:pPr>
        <w:pStyle w:val="texte"/>
        <w:tabs>
          <w:tab w:val="right" w:leader="underscore" w:pos="10206"/>
        </w:tabs>
        <w:ind w:right="391"/>
        <w:rPr>
          <w:szCs w:val="22"/>
        </w:rPr>
      </w:pPr>
    </w:p>
    <w:p w14:paraId="60E504AE" w14:textId="77777777" w:rsidR="0026331A" w:rsidRPr="00271485" w:rsidRDefault="0026331A" w:rsidP="0026331A">
      <w:pPr>
        <w:pStyle w:val="texte"/>
        <w:tabs>
          <w:tab w:val="right" w:pos="10206"/>
        </w:tabs>
        <w:spacing w:before="240"/>
        <w:ind w:right="391"/>
        <w:rPr>
          <w:szCs w:val="22"/>
        </w:rPr>
      </w:pPr>
      <w:r w:rsidRPr="00271485">
        <w:rPr>
          <w:szCs w:val="22"/>
        </w:rPr>
        <w:t xml:space="preserve">En tant que délégant, Monsieur/Madame, </w:t>
      </w:r>
      <w:r w:rsidRPr="00271485">
        <w:rPr>
          <w:szCs w:val="22"/>
          <w:shd w:val="clear" w:color="auto" w:fill="D9D9D9" w:themeFill="background1" w:themeFillShade="D9"/>
        </w:rPr>
        <w:tab/>
      </w:r>
    </w:p>
    <w:p w14:paraId="4CF17EA5" w14:textId="77777777" w:rsidR="0026331A" w:rsidRPr="00271485" w:rsidRDefault="0026331A" w:rsidP="0026331A">
      <w:pPr>
        <w:pStyle w:val="texte"/>
        <w:tabs>
          <w:tab w:val="right" w:pos="10206"/>
        </w:tabs>
        <w:spacing w:before="240"/>
        <w:ind w:right="391"/>
        <w:rPr>
          <w:szCs w:val="22"/>
        </w:rPr>
      </w:pPr>
      <w:r w:rsidRPr="00271485">
        <w:rPr>
          <w:szCs w:val="22"/>
        </w:rPr>
        <w:t xml:space="preserve">Agissant en ma qualité de </w:t>
      </w:r>
      <w:r w:rsidRPr="00271485">
        <w:rPr>
          <w:szCs w:val="22"/>
          <w:shd w:val="clear" w:color="auto" w:fill="D9D9D9" w:themeFill="background1" w:themeFillShade="D9"/>
        </w:rPr>
        <w:tab/>
      </w:r>
    </w:p>
    <w:p w14:paraId="67946E4F" w14:textId="77777777" w:rsidR="0026331A" w:rsidRPr="00271485" w:rsidRDefault="0026331A" w:rsidP="0026331A">
      <w:pPr>
        <w:pStyle w:val="texte"/>
        <w:tabs>
          <w:tab w:val="right" w:pos="10206"/>
        </w:tabs>
        <w:spacing w:before="240"/>
        <w:ind w:right="391"/>
        <w:rPr>
          <w:szCs w:val="22"/>
        </w:rPr>
      </w:pPr>
      <w:r w:rsidRPr="00271485">
        <w:rPr>
          <w:szCs w:val="22"/>
        </w:rPr>
        <w:t>Représentant légal figurant au K-BIS de l’entreprise</w:t>
      </w:r>
      <w:r w:rsidRPr="00271485">
        <w:rPr>
          <w:szCs w:val="22"/>
          <w:shd w:val="clear" w:color="auto" w:fill="D9D9D9" w:themeFill="background1" w:themeFillShade="D9"/>
        </w:rPr>
        <w:tab/>
      </w:r>
    </w:p>
    <w:p w14:paraId="4458BBE5" w14:textId="77777777" w:rsidR="0026331A" w:rsidRPr="00271485" w:rsidRDefault="0026331A" w:rsidP="0026331A">
      <w:pPr>
        <w:pStyle w:val="texte"/>
        <w:tabs>
          <w:tab w:val="right" w:pos="10206"/>
        </w:tabs>
        <w:spacing w:before="240"/>
        <w:ind w:right="391"/>
        <w:rPr>
          <w:szCs w:val="22"/>
        </w:rPr>
      </w:pPr>
      <w:r w:rsidRPr="00271485">
        <w:rPr>
          <w:szCs w:val="22"/>
        </w:rPr>
        <w:t xml:space="preserve">Avec pour N° d’identification RIDET </w:t>
      </w:r>
      <w:r w:rsidRPr="00271485">
        <w:rPr>
          <w:szCs w:val="22"/>
          <w:shd w:val="clear" w:color="auto" w:fill="D9D9D9" w:themeFill="background1" w:themeFillShade="D9"/>
        </w:rPr>
        <w:tab/>
      </w:r>
    </w:p>
    <w:p w14:paraId="1B2D08F3" w14:textId="77777777" w:rsidR="0026331A" w:rsidRPr="00271485" w:rsidRDefault="0026331A" w:rsidP="0026331A">
      <w:pPr>
        <w:pStyle w:val="texte"/>
        <w:tabs>
          <w:tab w:val="right" w:leader="underscore" w:pos="10206"/>
        </w:tabs>
        <w:spacing w:before="240"/>
        <w:ind w:left="567" w:right="393" w:firstLine="0"/>
        <w:rPr>
          <w:szCs w:val="22"/>
        </w:rPr>
      </w:pPr>
      <w:r w:rsidRPr="00271485">
        <w:rPr>
          <w:szCs w:val="22"/>
        </w:rPr>
        <w:t>Et</w:t>
      </w:r>
    </w:p>
    <w:p w14:paraId="29BD1411" w14:textId="77777777" w:rsidR="0026331A" w:rsidRPr="00271485" w:rsidRDefault="0026331A" w:rsidP="0026331A">
      <w:pPr>
        <w:pStyle w:val="texte"/>
        <w:tabs>
          <w:tab w:val="right" w:pos="10206"/>
        </w:tabs>
        <w:spacing w:before="240"/>
        <w:ind w:right="391"/>
        <w:rPr>
          <w:szCs w:val="22"/>
        </w:rPr>
      </w:pPr>
      <w:r w:rsidRPr="00271485">
        <w:rPr>
          <w:szCs w:val="22"/>
        </w:rPr>
        <w:t xml:space="preserve">En tant que délégataire, Monsieur/Madame, </w:t>
      </w:r>
      <w:r w:rsidRPr="00271485">
        <w:rPr>
          <w:szCs w:val="22"/>
          <w:shd w:val="clear" w:color="auto" w:fill="D9D9D9" w:themeFill="background1" w:themeFillShade="D9"/>
        </w:rPr>
        <w:tab/>
      </w:r>
    </w:p>
    <w:p w14:paraId="55B79615" w14:textId="77777777" w:rsidR="0026331A" w:rsidRPr="00271485" w:rsidRDefault="0026331A" w:rsidP="0026331A">
      <w:pPr>
        <w:pStyle w:val="texte"/>
        <w:tabs>
          <w:tab w:val="right" w:pos="10206"/>
        </w:tabs>
        <w:spacing w:before="240"/>
        <w:ind w:right="391"/>
        <w:rPr>
          <w:szCs w:val="22"/>
        </w:rPr>
      </w:pPr>
      <w:r w:rsidRPr="00271485">
        <w:rPr>
          <w:szCs w:val="22"/>
        </w:rPr>
        <w:t xml:space="preserve">Agissant en ma qualité de </w:t>
      </w:r>
      <w:r w:rsidRPr="00271485">
        <w:rPr>
          <w:szCs w:val="22"/>
          <w:shd w:val="clear" w:color="auto" w:fill="D9D9D9" w:themeFill="background1" w:themeFillShade="D9"/>
        </w:rPr>
        <w:tab/>
      </w:r>
    </w:p>
    <w:p w14:paraId="7F058F86" w14:textId="77777777" w:rsidR="0026331A" w:rsidRPr="00271485" w:rsidRDefault="0026331A" w:rsidP="0026331A">
      <w:pPr>
        <w:pStyle w:val="texte"/>
        <w:tabs>
          <w:tab w:val="right" w:leader="underscore" w:pos="10206"/>
        </w:tabs>
        <w:spacing w:before="240"/>
        <w:ind w:left="567" w:right="393" w:firstLine="0"/>
        <w:rPr>
          <w:szCs w:val="22"/>
        </w:rPr>
      </w:pPr>
    </w:p>
    <w:p w14:paraId="135FF71A" w14:textId="77777777" w:rsidR="0026331A" w:rsidRPr="00271485" w:rsidRDefault="00C47B23" w:rsidP="0026331A">
      <w:pPr>
        <w:pStyle w:val="texte"/>
        <w:tabs>
          <w:tab w:val="right" w:leader="underscore" w:pos="10206"/>
        </w:tabs>
        <w:spacing w:before="240"/>
        <w:ind w:left="567" w:right="393" w:firstLine="0"/>
        <w:rPr>
          <w:szCs w:val="22"/>
        </w:rPr>
      </w:pPr>
      <w:r w:rsidRPr="00271485">
        <w:rPr>
          <w:szCs w:val="22"/>
        </w:rPr>
        <w:t>Émettons</w:t>
      </w:r>
      <w:r w:rsidR="0026331A" w:rsidRPr="00271485">
        <w:rPr>
          <w:szCs w:val="22"/>
        </w:rPr>
        <w:t xml:space="preserve"> la présente délégation afin :</w:t>
      </w:r>
    </w:p>
    <w:p w14:paraId="639757D1" w14:textId="26E31285" w:rsidR="0026331A" w:rsidRPr="00271485" w:rsidRDefault="0026331A" w:rsidP="00881401">
      <w:pPr>
        <w:pStyle w:val="texte"/>
        <w:numPr>
          <w:ilvl w:val="0"/>
          <w:numId w:val="11"/>
        </w:numPr>
        <w:tabs>
          <w:tab w:val="clear" w:pos="720"/>
          <w:tab w:val="right" w:leader="underscore" w:pos="10206"/>
        </w:tabs>
        <w:spacing w:before="240"/>
        <w:ind w:left="1134" w:right="393" w:hanging="283"/>
        <w:rPr>
          <w:szCs w:val="22"/>
        </w:rPr>
      </w:pPr>
      <w:r w:rsidRPr="00271485">
        <w:rPr>
          <w:szCs w:val="22"/>
        </w:rPr>
        <w:t xml:space="preserve">de soumissionner au présent </w:t>
      </w:r>
      <w:r w:rsidR="004835BA" w:rsidRPr="00271485">
        <w:rPr>
          <w:szCs w:val="22"/>
        </w:rPr>
        <w:t>appel public à concurrence </w:t>
      </w:r>
      <w:r w:rsidR="004835BA" w:rsidRPr="00271485" w:rsidDel="004835BA">
        <w:rPr>
          <w:szCs w:val="22"/>
        </w:rPr>
        <w:t xml:space="preserve"> </w:t>
      </w:r>
      <w:r w:rsidRPr="00271485">
        <w:rPr>
          <w:szCs w:val="22"/>
        </w:rPr>
        <w:t>;</w:t>
      </w:r>
    </w:p>
    <w:p w14:paraId="4010CFAE" w14:textId="704A2F16" w:rsidR="0026331A" w:rsidRPr="00271485" w:rsidRDefault="0026331A" w:rsidP="00881401">
      <w:pPr>
        <w:pStyle w:val="texte"/>
        <w:numPr>
          <w:ilvl w:val="0"/>
          <w:numId w:val="11"/>
        </w:numPr>
        <w:tabs>
          <w:tab w:val="clear" w:pos="720"/>
          <w:tab w:val="right" w:leader="underscore" w:pos="10206"/>
        </w:tabs>
        <w:spacing w:before="240"/>
        <w:ind w:left="1134" w:right="393" w:hanging="283"/>
        <w:rPr>
          <w:szCs w:val="22"/>
        </w:rPr>
      </w:pPr>
      <w:r w:rsidRPr="00271485">
        <w:rPr>
          <w:szCs w:val="22"/>
        </w:rPr>
        <w:t xml:space="preserve">de signer un éventuel </w:t>
      </w:r>
      <w:r w:rsidR="007E0E7A" w:rsidRPr="00271485">
        <w:rPr>
          <w:szCs w:val="22"/>
        </w:rPr>
        <w:t xml:space="preserve">contrat </w:t>
      </w:r>
      <w:r w:rsidRPr="00271485">
        <w:rPr>
          <w:szCs w:val="22"/>
        </w:rPr>
        <w:t>et ses annexes y compris ;</w:t>
      </w:r>
    </w:p>
    <w:p w14:paraId="5FFC2F7C" w14:textId="68FD56BA" w:rsidR="0026331A" w:rsidRPr="00271485" w:rsidRDefault="0026331A" w:rsidP="00881401">
      <w:pPr>
        <w:pStyle w:val="texte"/>
        <w:numPr>
          <w:ilvl w:val="0"/>
          <w:numId w:val="11"/>
        </w:numPr>
        <w:tabs>
          <w:tab w:val="clear" w:pos="720"/>
          <w:tab w:val="right" w:leader="underscore" w:pos="10206"/>
        </w:tabs>
        <w:spacing w:before="240"/>
        <w:ind w:left="1134" w:right="393" w:hanging="283"/>
        <w:rPr>
          <w:szCs w:val="22"/>
        </w:rPr>
      </w:pPr>
      <w:r w:rsidRPr="00271485">
        <w:rPr>
          <w:szCs w:val="22"/>
        </w:rPr>
        <w:t>de signer les éventuels avenants</w:t>
      </w:r>
      <w:r w:rsidR="008323A0" w:rsidRPr="00271485">
        <w:rPr>
          <w:szCs w:val="22"/>
        </w:rPr>
        <w:t>, actes spéciaux,</w:t>
      </w:r>
      <w:r w:rsidRPr="00271485">
        <w:rPr>
          <w:szCs w:val="22"/>
        </w:rPr>
        <w:t xml:space="preserve"> ordres de services</w:t>
      </w:r>
      <w:r w:rsidR="008323A0" w:rsidRPr="00271485">
        <w:rPr>
          <w:szCs w:val="22"/>
        </w:rPr>
        <w:t xml:space="preserve"> et autres documents liés au </w:t>
      </w:r>
      <w:r w:rsidR="007E0E7A" w:rsidRPr="00271485">
        <w:rPr>
          <w:szCs w:val="22"/>
        </w:rPr>
        <w:t>contrat</w:t>
      </w:r>
      <w:r w:rsidRPr="00271485">
        <w:rPr>
          <w:szCs w:val="22"/>
        </w:rPr>
        <w:t xml:space="preserve"> qui y découlerons.</w:t>
      </w:r>
    </w:p>
    <w:p w14:paraId="68B689C0" w14:textId="77777777" w:rsidR="0026331A" w:rsidRPr="00271485" w:rsidRDefault="0026331A" w:rsidP="0026331A">
      <w:pPr>
        <w:pStyle w:val="texte"/>
        <w:tabs>
          <w:tab w:val="right" w:leader="underscore" w:pos="10206"/>
        </w:tabs>
        <w:spacing w:before="240"/>
        <w:ind w:right="393"/>
        <w:jc w:val="left"/>
        <w:rPr>
          <w:szCs w:val="22"/>
        </w:rPr>
      </w:pPr>
    </w:p>
    <w:p w14:paraId="3DCF858F" w14:textId="77777777" w:rsidR="0026331A" w:rsidRPr="00271485" w:rsidRDefault="0026331A" w:rsidP="0026331A">
      <w:pPr>
        <w:pStyle w:val="texte"/>
        <w:tabs>
          <w:tab w:val="right" w:leader="underscore" w:pos="10206"/>
        </w:tabs>
        <w:spacing w:before="240"/>
        <w:ind w:right="393"/>
        <w:jc w:val="left"/>
        <w:rPr>
          <w:szCs w:val="22"/>
        </w:rPr>
      </w:pPr>
      <w:r w:rsidRPr="00271485">
        <w:rPr>
          <w:szCs w:val="22"/>
        </w:rPr>
        <w:t>Fait pour servir et valoir ce que de droit.</w:t>
      </w:r>
    </w:p>
    <w:p w14:paraId="5D438D9F" w14:textId="77777777" w:rsidR="0026331A" w:rsidRPr="00271485" w:rsidRDefault="0026331A" w:rsidP="0026331A">
      <w:pPr>
        <w:pStyle w:val="texte"/>
        <w:tabs>
          <w:tab w:val="right" w:leader="underscore" w:pos="10206"/>
        </w:tabs>
        <w:spacing w:before="240"/>
        <w:ind w:right="393"/>
        <w:jc w:val="right"/>
        <w:rPr>
          <w:szCs w:val="22"/>
        </w:rPr>
      </w:pPr>
    </w:p>
    <w:p w14:paraId="039D0254" w14:textId="77777777" w:rsidR="0026331A" w:rsidRPr="00271485" w:rsidRDefault="0026331A" w:rsidP="0026331A">
      <w:pPr>
        <w:pStyle w:val="texte"/>
        <w:tabs>
          <w:tab w:val="right" w:leader="underscore" w:pos="10206"/>
        </w:tabs>
        <w:spacing w:before="240"/>
        <w:ind w:right="393"/>
        <w:jc w:val="right"/>
        <w:rPr>
          <w:szCs w:val="22"/>
        </w:rPr>
      </w:pPr>
      <w:r w:rsidRPr="00271485">
        <w:rPr>
          <w:szCs w:val="22"/>
        </w:rPr>
        <w:t xml:space="preserve">Fait à </w:t>
      </w:r>
      <w:r w:rsidRPr="00271485">
        <w:rPr>
          <w:szCs w:val="22"/>
          <w:shd w:val="clear" w:color="auto" w:fill="D9D9D9" w:themeFill="background1" w:themeFillShade="D9"/>
        </w:rPr>
        <w:t>__________________________</w:t>
      </w:r>
      <w:r w:rsidRPr="00271485">
        <w:rPr>
          <w:szCs w:val="22"/>
        </w:rPr>
        <w:t>, le</w:t>
      </w:r>
      <w:r w:rsidRPr="00271485">
        <w:rPr>
          <w:szCs w:val="22"/>
          <w:shd w:val="clear" w:color="auto" w:fill="D9D9D9" w:themeFill="background1" w:themeFillShade="D9"/>
        </w:rPr>
        <w:t>__________________________</w:t>
      </w:r>
    </w:p>
    <w:p w14:paraId="396F03C4" w14:textId="77777777" w:rsidR="0026331A" w:rsidRPr="00271485"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71485" w14:paraId="15489A01" w14:textId="77777777" w:rsidTr="00C47B23">
        <w:tc>
          <w:tcPr>
            <w:tcW w:w="4873" w:type="dxa"/>
          </w:tcPr>
          <w:p w14:paraId="72F05955" w14:textId="77777777" w:rsidR="0026331A" w:rsidRPr="00271485" w:rsidRDefault="0026331A" w:rsidP="00C47B23">
            <w:pPr>
              <w:pStyle w:val="texte"/>
              <w:spacing w:before="240"/>
              <w:ind w:right="393" w:firstLine="0"/>
              <w:jc w:val="center"/>
              <w:rPr>
                <w:szCs w:val="22"/>
              </w:rPr>
            </w:pPr>
            <w:r w:rsidRPr="00271485">
              <w:rPr>
                <w:szCs w:val="22"/>
              </w:rPr>
              <w:t>Signature du délégant et cachet de l’entreprise, accompagné</w:t>
            </w:r>
            <w:r w:rsidR="008323A0" w:rsidRPr="00271485">
              <w:rPr>
                <w:szCs w:val="22"/>
              </w:rPr>
              <w:t>e</w:t>
            </w:r>
            <w:r w:rsidRPr="00271485">
              <w:rPr>
                <w:szCs w:val="22"/>
              </w:rPr>
              <w:t xml:space="preserve"> d’une copie d’une pièce d’identité valide à cette date</w:t>
            </w:r>
          </w:p>
          <w:p w14:paraId="099FF7A3"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58EBCF1A"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6974FCB2"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480F3A37"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0B392BFF"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71485" w:rsidRDefault="0026331A" w:rsidP="00C47B23">
            <w:pPr>
              <w:pStyle w:val="texte"/>
              <w:tabs>
                <w:tab w:val="left" w:pos="4148"/>
              </w:tabs>
              <w:ind w:right="391" w:firstLine="0"/>
              <w:jc w:val="center"/>
              <w:rPr>
                <w:szCs w:val="22"/>
              </w:rPr>
            </w:pPr>
            <w:r w:rsidRPr="00271485">
              <w:rPr>
                <w:bCs/>
                <w:szCs w:val="22"/>
                <w:lang w:eastAsia="en-US"/>
              </w:rPr>
              <w:tab/>
            </w:r>
          </w:p>
        </w:tc>
        <w:tc>
          <w:tcPr>
            <w:tcW w:w="5049" w:type="dxa"/>
          </w:tcPr>
          <w:p w14:paraId="253E6B96" w14:textId="77777777" w:rsidR="0026331A" w:rsidRPr="00271485" w:rsidRDefault="0026331A" w:rsidP="00C47B23">
            <w:pPr>
              <w:pStyle w:val="texte"/>
              <w:spacing w:before="240"/>
              <w:ind w:right="393" w:firstLine="0"/>
              <w:jc w:val="center"/>
              <w:rPr>
                <w:szCs w:val="22"/>
              </w:rPr>
            </w:pPr>
            <w:r w:rsidRPr="00271485">
              <w:rPr>
                <w:szCs w:val="22"/>
              </w:rPr>
              <w:t>Signature du délégataire et cachet de l’entreprise, accompagné</w:t>
            </w:r>
            <w:r w:rsidR="008323A0" w:rsidRPr="00271485">
              <w:rPr>
                <w:szCs w:val="22"/>
              </w:rPr>
              <w:t>e</w:t>
            </w:r>
            <w:r w:rsidRPr="00271485">
              <w:rPr>
                <w:szCs w:val="22"/>
              </w:rPr>
              <w:t xml:space="preserve"> d’une copie d’une pièce d’identité valide à cette date</w:t>
            </w:r>
          </w:p>
          <w:p w14:paraId="66B23294"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5D4B56D8"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2E4F78B5"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39D6823C"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71485">
              <w:rPr>
                <w:bCs/>
                <w:szCs w:val="22"/>
                <w:lang w:eastAsia="en-US"/>
              </w:rPr>
              <w:tab/>
            </w:r>
          </w:p>
          <w:p w14:paraId="754F0066" w14:textId="77777777" w:rsidR="0026331A" w:rsidRPr="00271485"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71485" w:rsidRDefault="0026331A" w:rsidP="00C47B23">
            <w:pPr>
              <w:pStyle w:val="texte"/>
              <w:spacing w:before="240"/>
              <w:ind w:right="393" w:firstLine="0"/>
              <w:rPr>
                <w:szCs w:val="22"/>
              </w:rPr>
            </w:pPr>
          </w:p>
        </w:tc>
      </w:tr>
    </w:tbl>
    <w:p w14:paraId="1D48DD3A" w14:textId="77777777" w:rsidR="0026331A" w:rsidRPr="00271485" w:rsidRDefault="0026331A" w:rsidP="0026331A">
      <w:pPr>
        <w:pStyle w:val="texte"/>
        <w:tabs>
          <w:tab w:val="right" w:leader="underscore" w:pos="10206"/>
        </w:tabs>
        <w:ind w:right="391"/>
        <w:rPr>
          <w:szCs w:val="22"/>
        </w:rPr>
      </w:pPr>
    </w:p>
    <w:p w14:paraId="0F5BAAC7" w14:textId="77777777" w:rsidR="0026331A" w:rsidRPr="00271485" w:rsidRDefault="0026331A" w:rsidP="003452CA">
      <w:pPr>
        <w:pStyle w:val="texte"/>
        <w:tabs>
          <w:tab w:val="right" w:leader="underscore" w:pos="10206"/>
        </w:tabs>
        <w:ind w:right="391"/>
        <w:rPr>
          <w:szCs w:val="22"/>
        </w:rPr>
      </w:pPr>
    </w:p>
    <w:sectPr w:rsidR="0026331A" w:rsidRPr="00271485" w:rsidSect="00D87B8A">
      <w:headerReference w:type="default" r:id="rId20"/>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CC625" w14:textId="77777777" w:rsidR="00A24223" w:rsidRDefault="00A24223" w:rsidP="00FB5C9E">
      <w:r>
        <w:separator/>
      </w:r>
    </w:p>
  </w:endnote>
  <w:endnote w:type="continuationSeparator" w:id="0">
    <w:p w14:paraId="1B419B59" w14:textId="77777777" w:rsidR="00A24223" w:rsidRDefault="00A24223"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A24223" w:rsidRPr="003E1111" w:rsidRDefault="00A24223"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4CDC" w14:textId="77777777" w:rsidR="00A24223" w:rsidRDefault="00A24223" w:rsidP="00FB5C9E">
      <w:r>
        <w:separator/>
      </w:r>
    </w:p>
  </w:footnote>
  <w:footnote w:type="continuationSeparator" w:id="0">
    <w:p w14:paraId="3AE6D95E" w14:textId="77777777" w:rsidR="00A24223" w:rsidRDefault="00A24223" w:rsidP="00FB5C9E">
      <w:r>
        <w:continuationSeparator/>
      </w:r>
    </w:p>
  </w:footnote>
  <w:footnote w:id="1">
    <w:p w14:paraId="72EEBC94" w14:textId="77777777" w:rsidR="00A24223" w:rsidRPr="00F66104" w:rsidRDefault="00A24223"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A24223" w:rsidRPr="00AF576C" w:rsidRDefault="00A24223"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A24223" w:rsidRPr="00AF576C" w:rsidRDefault="00A24223"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A24223" w:rsidRPr="000C22C3" w:rsidRDefault="00A24223"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A24223" w:rsidRDefault="00A24223"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443BB64A" w:rsidR="00A24223" w:rsidRPr="003D172A" w:rsidRDefault="00A24223"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3620C">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3620C">
      <w:rPr>
        <w:b/>
        <w:noProof/>
        <w:color w:val="808080" w:themeColor="background1" w:themeShade="80"/>
        <w:sz w:val="18"/>
        <w:szCs w:val="18"/>
      </w:rPr>
      <w:t>10</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 </w:t>
    </w:r>
    <w:r>
      <w:rPr>
        <w:color w:val="808080" w:themeColor="background1" w:themeShade="80"/>
        <w:sz w:val="18"/>
        <w:szCs w:val="18"/>
      </w:rPr>
      <w:t>ENTRETIEN DES DISPOSITIFS DE RETENUE DES VEHICULES SUR LES ROUTES PROVINCIALES GÉRÉES PAR LA SUBDIVISION NORD</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4584" w14:textId="441F38E3" w:rsidR="00A24223" w:rsidRPr="0046094C" w:rsidRDefault="00A24223"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3620C">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3620C">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(Étiquette)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94893951"/>
        <w:placeholder>
          <w:docPart w:val="4F4F57F4E185414690236370B2EE44FB"/>
        </w:placeholder>
      </w:sdtPr>
      <w:sdtEndPr/>
      <w:sdtContent>
        <w:r>
          <w:rPr>
            <w:color w:val="808080" w:themeColor="background1" w:themeShade="80"/>
            <w:sz w:val="18"/>
            <w:szCs w:val="18"/>
          </w:rPr>
          <w:t>ENTRETIEN DES DISPOSITFS DE RETENUE DES VEHICULES SUR LES ROUTES PROVINCIALES GÉRÉES PAR LA SUBDIVISION NORD</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4301AA48" w:rsidR="00A24223" w:rsidRPr="0046094C" w:rsidRDefault="00A24223"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3620C">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3620C">
      <w:rPr>
        <w:b/>
        <w:noProof/>
        <w:color w:val="808080" w:themeColor="background1" w:themeShade="80"/>
        <w:sz w:val="18"/>
        <w:szCs w:val="18"/>
      </w:rPr>
      <w:t>4</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26401375"/>
        <w:placeholder>
          <w:docPart w:val="B519B264A0444C5D980588DB00489328"/>
        </w:placeholder>
      </w:sdtPr>
      <w:sdtEndPr/>
      <w:sdtContent>
        <w:sdt>
          <w:sdtPr>
            <w:rPr>
              <w:color w:val="808080" w:themeColor="background1" w:themeShade="80"/>
              <w:sz w:val="18"/>
              <w:szCs w:val="18"/>
            </w:rPr>
            <w:alias w:val="Objet AO"/>
            <w:tag w:val="Objet AO"/>
            <w:id w:val="-955797947"/>
            <w:placeholder>
              <w:docPart w:val="93DAB4B83533434D8A792DF7F7DA3041"/>
            </w:placeholder>
          </w:sdtPr>
          <w:sdtEndPr/>
          <w:sdtContent>
            <w:r>
              <w:rPr>
                <w:color w:val="808080" w:themeColor="background1" w:themeShade="80"/>
                <w:sz w:val="18"/>
                <w:szCs w:val="18"/>
              </w:rPr>
              <w:t>ENTRETIEN DES DISPOSITIFS DE RETENUE DES VEHICULES SUR LES ROUTES PROVINCIALES GÉRÉES PAR LA SUBDIVISION NORD</w:t>
            </w:r>
          </w:sdtContent>
        </w:sdt>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A24223" w:rsidRDefault="00A24223">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A24223" w:rsidRDefault="00A24223">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61EC9A40" w:rsidR="00A24223" w:rsidRPr="0046094C" w:rsidRDefault="00A24223"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3620C">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3620C">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2879618"/>
        <w:placeholder>
          <w:docPart w:val="2311DF352DA44B30A4DE028832252CDD"/>
        </w:placeholder>
      </w:sdtPr>
      <w:sdtEndPr/>
      <w:sdtContent>
        <w:sdt>
          <w:sdtPr>
            <w:rPr>
              <w:color w:val="808080" w:themeColor="background1" w:themeShade="80"/>
              <w:sz w:val="18"/>
              <w:szCs w:val="18"/>
            </w:rPr>
            <w:alias w:val="Objet AO"/>
            <w:tag w:val="Objet AO"/>
            <w:id w:val="186192439"/>
            <w:placeholder>
              <w:docPart w:val="A940B144D6AB46CBB4698843DD543CF9"/>
            </w:placeholder>
          </w:sdtPr>
          <w:sdtEndPr/>
          <w:sdtContent>
            <w:r>
              <w:rPr>
                <w:color w:val="808080" w:themeColor="background1" w:themeShade="80"/>
                <w:sz w:val="18"/>
                <w:szCs w:val="18"/>
              </w:rPr>
              <w:t>ENTRETIEN DES DISPOSITIFS DE RETENUE DES VEHICULES SUR LES ROUTES PROVINCIALES GÉRÉES PAR LA SUBDIVISION NORD</w:t>
            </w:r>
          </w:sdtContent>
        </w:sdt>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4350" w14:textId="2C10EC05" w:rsidR="00A24223" w:rsidRPr="0046094C" w:rsidRDefault="00A24223"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3620C">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3620C">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r>
      <w:rPr>
        <w:color w:val="808080" w:themeColor="background1" w:themeShade="80"/>
        <w:sz w:val="18"/>
        <w:szCs w:val="18"/>
      </w:rPr>
      <w:t>ENTRETIEN DES DISPOSITIFS DE RETENUE DES VEHICULES SUR LES ROUTES PROVINCIALES GÉRÉES PAR LA SUBDIVISION NORD</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0ED5CCA5" w:rsidR="00A24223" w:rsidRPr="00D347AF" w:rsidRDefault="00A24223"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3620C">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3620C">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42419092"/>
        <w:placeholder>
          <w:docPart w:val="8AC662CCD75A49479DA9B9790FDAD588"/>
        </w:placeholder>
      </w:sdtPr>
      <w:sdtEndPr/>
      <w:sdtContent>
        <w:r>
          <w:rPr>
            <w:color w:val="808080" w:themeColor="background1" w:themeShade="80"/>
            <w:sz w:val="18"/>
            <w:szCs w:val="18"/>
          </w:rPr>
          <w:t>ENTRETIEN DES DISPOSITIFS DE RETENUE DES VEHICULES SUR LES ROUTES PROVINCIALES GÉRÉES PAR LA SUBDIVISION NORD</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E004097"/>
    <w:multiLevelType w:val="hybridMultilevel"/>
    <w:tmpl w:val="863C3F4E"/>
    <w:lvl w:ilvl="0" w:tplc="05B41AD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2732F9"/>
    <w:multiLevelType w:val="hybridMultilevel"/>
    <w:tmpl w:val="68BEB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0"/>
  </w:num>
  <w:num w:numId="4">
    <w:abstractNumId w:val="8"/>
  </w:num>
  <w:num w:numId="5">
    <w:abstractNumId w:val="6"/>
  </w:num>
  <w:num w:numId="6">
    <w:abstractNumId w:val="5"/>
  </w:num>
  <w:num w:numId="7">
    <w:abstractNumId w:val="9"/>
  </w:num>
  <w:num w:numId="8">
    <w:abstractNumId w:val="10"/>
  </w:num>
  <w:num w:numId="9">
    <w:abstractNumId w:val="24"/>
  </w:num>
  <w:num w:numId="10">
    <w:abstractNumId w:val="14"/>
  </w:num>
  <w:num w:numId="11">
    <w:abstractNumId w:val="11"/>
  </w:num>
  <w:num w:numId="12">
    <w:abstractNumId w:val="15"/>
  </w:num>
  <w:num w:numId="13">
    <w:abstractNumId w:val="20"/>
  </w:num>
  <w:num w:numId="14">
    <w:abstractNumId w:val="17"/>
  </w:num>
  <w:num w:numId="15">
    <w:abstractNumId w:val="12"/>
  </w:num>
  <w:num w:numId="16">
    <w:abstractNumId w:val="18"/>
  </w:num>
  <w:num w:numId="17">
    <w:abstractNumId w:val="7"/>
  </w:num>
  <w:num w:numId="18">
    <w:abstractNumId w:val="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
  </w:num>
  <w:num w:numId="32">
    <w:abstractNumId w:val="25"/>
  </w:num>
  <w:num w:numId="33">
    <w:abstractNumId w:val="21"/>
  </w:num>
  <w:num w:numId="34">
    <w:abstractNumId w:val="19"/>
  </w:num>
  <w:num w:numId="35">
    <w:abstractNumId w:val="16"/>
  </w:num>
  <w:num w:numId="36">
    <w:abstractNumId w:val="23"/>
  </w:num>
  <w:num w:numId="3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trackRevisions/>
  <w:defaultTabStop w:val="709"/>
  <w:hyphenationZone w:val="425"/>
  <w:characterSpacingControl w:val="doNotCompress"/>
  <w:hdrShapeDefaults>
    <o:shapedefaults v:ext="edit" spidmax="134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2AD3"/>
    <w:rsid w:val="00015BD9"/>
    <w:rsid w:val="0001712F"/>
    <w:rsid w:val="00017796"/>
    <w:rsid w:val="0001785C"/>
    <w:rsid w:val="00024F3C"/>
    <w:rsid w:val="00027298"/>
    <w:rsid w:val="00027D8C"/>
    <w:rsid w:val="000306B5"/>
    <w:rsid w:val="00030D4E"/>
    <w:rsid w:val="00033D16"/>
    <w:rsid w:val="00034A58"/>
    <w:rsid w:val="00034E7E"/>
    <w:rsid w:val="00041DCB"/>
    <w:rsid w:val="00042C7E"/>
    <w:rsid w:val="00043687"/>
    <w:rsid w:val="0004462F"/>
    <w:rsid w:val="0004499D"/>
    <w:rsid w:val="00045C51"/>
    <w:rsid w:val="00047F33"/>
    <w:rsid w:val="00053DB3"/>
    <w:rsid w:val="0005566A"/>
    <w:rsid w:val="00062654"/>
    <w:rsid w:val="000637C6"/>
    <w:rsid w:val="00065206"/>
    <w:rsid w:val="00067288"/>
    <w:rsid w:val="00071F1C"/>
    <w:rsid w:val="00073A11"/>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250B"/>
    <w:rsid w:val="000A6746"/>
    <w:rsid w:val="000A7F57"/>
    <w:rsid w:val="000B15C1"/>
    <w:rsid w:val="000B1717"/>
    <w:rsid w:val="000B474C"/>
    <w:rsid w:val="000B6101"/>
    <w:rsid w:val="000B7223"/>
    <w:rsid w:val="000C0693"/>
    <w:rsid w:val="000C1CD9"/>
    <w:rsid w:val="000C22C3"/>
    <w:rsid w:val="000C2EFF"/>
    <w:rsid w:val="000C58EE"/>
    <w:rsid w:val="000C66BA"/>
    <w:rsid w:val="000C6C1D"/>
    <w:rsid w:val="000D1F7F"/>
    <w:rsid w:val="000D2021"/>
    <w:rsid w:val="000D234F"/>
    <w:rsid w:val="000D26C3"/>
    <w:rsid w:val="000D4287"/>
    <w:rsid w:val="000D6122"/>
    <w:rsid w:val="000D6BE5"/>
    <w:rsid w:val="000E0070"/>
    <w:rsid w:val="000E0CCF"/>
    <w:rsid w:val="000E1287"/>
    <w:rsid w:val="000E1CAD"/>
    <w:rsid w:val="000E2154"/>
    <w:rsid w:val="000E4273"/>
    <w:rsid w:val="000E4881"/>
    <w:rsid w:val="000E55C5"/>
    <w:rsid w:val="000E59D6"/>
    <w:rsid w:val="000E6606"/>
    <w:rsid w:val="000E683C"/>
    <w:rsid w:val="000E6BBE"/>
    <w:rsid w:val="000F3A22"/>
    <w:rsid w:val="000F46C5"/>
    <w:rsid w:val="000F61F1"/>
    <w:rsid w:val="000F712B"/>
    <w:rsid w:val="001002BE"/>
    <w:rsid w:val="00105A38"/>
    <w:rsid w:val="00111CAC"/>
    <w:rsid w:val="00111EF7"/>
    <w:rsid w:val="00113931"/>
    <w:rsid w:val="001145F9"/>
    <w:rsid w:val="0011462B"/>
    <w:rsid w:val="00120A4D"/>
    <w:rsid w:val="00120DA0"/>
    <w:rsid w:val="00122FBB"/>
    <w:rsid w:val="00123C24"/>
    <w:rsid w:val="00123E7D"/>
    <w:rsid w:val="0012583B"/>
    <w:rsid w:val="00132E56"/>
    <w:rsid w:val="0013383C"/>
    <w:rsid w:val="00134B49"/>
    <w:rsid w:val="00134D15"/>
    <w:rsid w:val="00135140"/>
    <w:rsid w:val="001358CA"/>
    <w:rsid w:val="00135E72"/>
    <w:rsid w:val="001363FE"/>
    <w:rsid w:val="00137555"/>
    <w:rsid w:val="001422C0"/>
    <w:rsid w:val="001425AA"/>
    <w:rsid w:val="001429F1"/>
    <w:rsid w:val="001466D3"/>
    <w:rsid w:val="001466D9"/>
    <w:rsid w:val="001504D6"/>
    <w:rsid w:val="001664AD"/>
    <w:rsid w:val="00166E03"/>
    <w:rsid w:val="00167349"/>
    <w:rsid w:val="00167679"/>
    <w:rsid w:val="0016795B"/>
    <w:rsid w:val="0017029A"/>
    <w:rsid w:val="001703D9"/>
    <w:rsid w:val="00171CA2"/>
    <w:rsid w:val="00174C7A"/>
    <w:rsid w:val="00175713"/>
    <w:rsid w:val="0017788A"/>
    <w:rsid w:val="00177D8A"/>
    <w:rsid w:val="00180C30"/>
    <w:rsid w:val="00184528"/>
    <w:rsid w:val="001869D9"/>
    <w:rsid w:val="00190811"/>
    <w:rsid w:val="00191A54"/>
    <w:rsid w:val="00191B6B"/>
    <w:rsid w:val="00192128"/>
    <w:rsid w:val="00192517"/>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B6FB6"/>
    <w:rsid w:val="001C120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0760"/>
    <w:rsid w:val="00201C83"/>
    <w:rsid w:val="002028DE"/>
    <w:rsid w:val="00202F31"/>
    <w:rsid w:val="00205FE9"/>
    <w:rsid w:val="002102C6"/>
    <w:rsid w:val="002142C4"/>
    <w:rsid w:val="00225D64"/>
    <w:rsid w:val="002268E5"/>
    <w:rsid w:val="002306DC"/>
    <w:rsid w:val="00232B70"/>
    <w:rsid w:val="00235202"/>
    <w:rsid w:val="00237081"/>
    <w:rsid w:val="0024049E"/>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1485"/>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103F"/>
    <w:rsid w:val="002A1273"/>
    <w:rsid w:val="002A7707"/>
    <w:rsid w:val="002B04F6"/>
    <w:rsid w:val="002B26D9"/>
    <w:rsid w:val="002B4DD4"/>
    <w:rsid w:val="002B5940"/>
    <w:rsid w:val="002C0CB5"/>
    <w:rsid w:val="002C21A0"/>
    <w:rsid w:val="002C5CC2"/>
    <w:rsid w:val="002C6B99"/>
    <w:rsid w:val="002D080F"/>
    <w:rsid w:val="002D133D"/>
    <w:rsid w:val="002D22AA"/>
    <w:rsid w:val="002D315F"/>
    <w:rsid w:val="002D4288"/>
    <w:rsid w:val="002D4CEC"/>
    <w:rsid w:val="002E1B61"/>
    <w:rsid w:val="002E2B1D"/>
    <w:rsid w:val="002E2F5D"/>
    <w:rsid w:val="002E333D"/>
    <w:rsid w:val="002E3DB1"/>
    <w:rsid w:val="002E50CA"/>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3585"/>
    <w:rsid w:val="0030533C"/>
    <w:rsid w:val="0030553F"/>
    <w:rsid w:val="00312E23"/>
    <w:rsid w:val="00313765"/>
    <w:rsid w:val="0031437E"/>
    <w:rsid w:val="00314524"/>
    <w:rsid w:val="00321914"/>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54341"/>
    <w:rsid w:val="0035470F"/>
    <w:rsid w:val="00354AD0"/>
    <w:rsid w:val="00355AAE"/>
    <w:rsid w:val="00356F83"/>
    <w:rsid w:val="00360C30"/>
    <w:rsid w:val="00366498"/>
    <w:rsid w:val="003705A9"/>
    <w:rsid w:val="0037190F"/>
    <w:rsid w:val="0037538F"/>
    <w:rsid w:val="00381436"/>
    <w:rsid w:val="00381EFE"/>
    <w:rsid w:val="00383E83"/>
    <w:rsid w:val="00385626"/>
    <w:rsid w:val="003856D9"/>
    <w:rsid w:val="003914F8"/>
    <w:rsid w:val="00391A8A"/>
    <w:rsid w:val="00392AF3"/>
    <w:rsid w:val="00393CEC"/>
    <w:rsid w:val="00394201"/>
    <w:rsid w:val="003942AA"/>
    <w:rsid w:val="00396218"/>
    <w:rsid w:val="003965B4"/>
    <w:rsid w:val="003972B2"/>
    <w:rsid w:val="003979A5"/>
    <w:rsid w:val="003A0386"/>
    <w:rsid w:val="003A257B"/>
    <w:rsid w:val="003A45FE"/>
    <w:rsid w:val="003A5E10"/>
    <w:rsid w:val="003A67FE"/>
    <w:rsid w:val="003A6F2A"/>
    <w:rsid w:val="003B21E1"/>
    <w:rsid w:val="003B3886"/>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41AE"/>
    <w:rsid w:val="003F601B"/>
    <w:rsid w:val="00400A1D"/>
    <w:rsid w:val="00401912"/>
    <w:rsid w:val="00402D63"/>
    <w:rsid w:val="00403065"/>
    <w:rsid w:val="00403864"/>
    <w:rsid w:val="004046C1"/>
    <w:rsid w:val="00410466"/>
    <w:rsid w:val="004105B4"/>
    <w:rsid w:val="00410711"/>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461"/>
    <w:rsid w:val="004337CD"/>
    <w:rsid w:val="00434861"/>
    <w:rsid w:val="0043611C"/>
    <w:rsid w:val="0043765A"/>
    <w:rsid w:val="004422FF"/>
    <w:rsid w:val="0044237B"/>
    <w:rsid w:val="00444505"/>
    <w:rsid w:val="00445054"/>
    <w:rsid w:val="00446073"/>
    <w:rsid w:val="00447C6D"/>
    <w:rsid w:val="00450E69"/>
    <w:rsid w:val="00455ADF"/>
    <w:rsid w:val="0046094C"/>
    <w:rsid w:val="00460D86"/>
    <w:rsid w:val="00461AFD"/>
    <w:rsid w:val="004626C0"/>
    <w:rsid w:val="00467490"/>
    <w:rsid w:val="0047185D"/>
    <w:rsid w:val="00472A30"/>
    <w:rsid w:val="004732D3"/>
    <w:rsid w:val="004766CF"/>
    <w:rsid w:val="00476E0F"/>
    <w:rsid w:val="00482635"/>
    <w:rsid w:val="004829DA"/>
    <w:rsid w:val="004835BA"/>
    <w:rsid w:val="00483686"/>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64E3"/>
    <w:rsid w:val="004B6F08"/>
    <w:rsid w:val="004B7498"/>
    <w:rsid w:val="004C046F"/>
    <w:rsid w:val="004C0CB9"/>
    <w:rsid w:val="004C2A4E"/>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281C"/>
    <w:rsid w:val="00514A32"/>
    <w:rsid w:val="00514D54"/>
    <w:rsid w:val="005150CC"/>
    <w:rsid w:val="0051542B"/>
    <w:rsid w:val="005164F5"/>
    <w:rsid w:val="005212F7"/>
    <w:rsid w:val="005253FC"/>
    <w:rsid w:val="00525B9D"/>
    <w:rsid w:val="00526AB2"/>
    <w:rsid w:val="00526E7E"/>
    <w:rsid w:val="00531A0B"/>
    <w:rsid w:val="00533B4F"/>
    <w:rsid w:val="00533F79"/>
    <w:rsid w:val="005345C1"/>
    <w:rsid w:val="00536015"/>
    <w:rsid w:val="00536131"/>
    <w:rsid w:val="00537822"/>
    <w:rsid w:val="00545FF3"/>
    <w:rsid w:val="00547E6E"/>
    <w:rsid w:val="00550F76"/>
    <w:rsid w:val="00551BAC"/>
    <w:rsid w:val="00552E5D"/>
    <w:rsid w:val="0056025A"/>
    <w:rsid w:val="00561900"/>
    <w:rsid w:val="00561A41"/>
    <w:rsid w:val="00561EB2"/>
    <w:rsid w:val="0056446D"/>
    <w:rsid w:val="00570E88"/>
    <w:rsid w:val="0057510B"/>
    <w:rsid w:val="0057547E"/>
    <w:rsid w:val="0057790C"/>
    <w:rsid w:val="00583CC7"/>
    <w:rsid w:val="00585DAD"/>
    <w:rsid w:val="005903DD"/>
    <w:rsid w:val="00592842"/>
    <w:rsid w:val="005935F0"/>
    <w:rsid w:val="00597F73"/>
    <w:rsid w:val="005A0C24"/>
    <w:rsid w:val="005A30CF"/>
    <w:rsid w:val="005A48D4"/>
    <w:rsid w:val="005A528C"/>
    <w:rsid w:val="005A61B4"/>
    <w:rsid w:val="005B28EA"/>
    <w:rsid w:val="005B3E74"/>
    <w:rsid w:val="005B59CB"/>
    <w:rsid w:val="005B618B"/>
    <w:rsid w:val="005B62CA"/>
    <w:rsid w:val="005B737D"/>
    <w:rsid w:val="005C09F0"/>
    <w:rsid w:val="005C3E41"/>
    <w:rsid w:val="005C4A18"/>
    <w:rsid w:val="005C6143"/>
    <w:rsid w:val="005C7367"/>
    <w:rsid w:val="005C7FB6"/>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35E"/>
    <w:rsid w:val="00611B18"/>
    <w:rsid w:val="00611D91"/>
    <w:rsid w:val="00612EE2"/>
    <w:rsid w:val="006139D8"/>
    <w:rsid w:val="00614847"/>
    <w:rsid w:val="006155EB"/>
    <w:rsid w:val="006210D9"/>
    <w:rsid w:val="00623AD5"/>
    <w:rsid w:val="00625E7E"/>
    <w:rsid w:val="0062653B"/>
    <w:rsid w:val="00626841"/>
    <w:rsid w:val="00626A1E"/>
    <w:rsid w:val="006314CF"/>
    <w:rsid w:val="00632819"/>
    <w:rsid w:val="00632E30"/>
    <w:rsid w:val="006349CD"/>
    <w:rsid w:val="00635B10"/>
    <w:rsid w:val="0063699F"/>
    <w:rsid w:val="006402B5"/>
    <w:rsid w:val="0064100C"/>
    <w:rsid w:val="006434A3"/>
    <w:rsid w:val="00643E6D"/>
    <w:rsid w:val="00645869"/>
    <w:rsid w:val="00646FE2"/>
    <w:rsid w:val="00647F40"/>
    <w:rsid w:val="0065045A"/>
    <w:rsid w:val="00650C2A"/>
    <w:rsid w:val="00651D92"/>
    <w:rsid w:val="00656E82"/>
    <w:rsid w:val="0066336D"/>
    <w:rsid w:val="00663A8E"/>
    <w:rsid w:val="00664E1A"/>
    <w:rsid w:val="006662A9"/>
    <w:rsid w:val="0067225A"/>
    <w:rsid w:val="00673A69"/>
    <w:rsid w:val="00673BAB"/>
    <w:rsid w:val="00674571"/>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0522"/>
    <w:rsid w:val="006B26BD"/>
    <w:rsid w:val="006B2F36"/>
    <w:rsid w:val="006B3B1C"/>
    <w:rsid w:val="006B7875"/>
    <w:rsid w:val="006B7E3A"/>
    <w:rsid w:val="006C04A1"/>
    <w:rsid w:val="006C2331"/>
    <w:rsid w:val="006C248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F01B9"/>
    <w:rsid w:val="006F479E"/>
    <w:rsid w:val="006F4ED6"/>
    <w:rsid w:val="007027F8"/>
    <w:rsid w:val="00702950"/>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1602"/>
    <w:rsid w:val="00742EF2"/>
    <w:rsid w:val="00752524"/>
    <w:rsid w:val="007529CE"/>
    <w:rsid w:val="007551C0"/>
    <w:rsid w:val="007561E1"/>
    <w:rsid w:val="00762835"/>
    <w:rsid w:val="0076428D"/>
    <w:rsid w:val="007642DF"/>
    <w:rsid w:val="007651FE"/>
    <w:rsid w:val="00767D79"/>
    <w:rsid w:val="007700A1"/>
    <w:rsid w:val="0077064C"/>
    <w:rsid w:val="00770B9D"/>
    <w:rsid w:val="00773293"/>
    <w:rsid w:val="00774118"/>
    <w:rsid w:val="0077411E"/>
    <w:rsid w:val="00774B2A"/>
    <w:rsid w:val="00775AB7"/>
    <w:rsid w:val="00776E49"/>
    <w:rsid w:val="00782B58"/>
    <w:rsid w:val="0078377B"/>
    <w:rsid w:val="00784143"/>
    <w:rsid w:val="00786EB8"/>
    <w:rsid w:val="007919E6"/>
    <w:rsid w:val="00793FE8"/>
    <w:rsid w:val="00795082"/>
    <w:rsid w:val="007A0DDE"/>
    <w:rsid w:val="007A19F1"/>
    <w:rsid w:val="007A1A8A"/>
    <w:rsid w:val="007A559E"/>
    <w:rsid w:val="007A6E79"/>
    <w:rsid w:val="007A77D1"/>
    <w:rsid w:val="007B0840"/>
    <w:rsid w:val="007B0F4C"/>
    <w:rsid w:val="007B20CD"/>
    <w:rsid w:val="007B5071"/>
    <w:rsid w:val="007B79F0"/>
    <w:rsid w:val="007B7CA8"/>
    <w:rsid w:val="007B7FD0"/>
    <w:rsid w:val="007C267A"/>
    <w:rsid w:val="007C3C76"/>
    <w:rsid w:val="007C4D40"/>
    <w:rsid w:val="007C77F2"/>
    <w:rsid w:val="007C7DA1"/>
    <w:rsid w:val="007C7E80"/>
    <w:rsid w:val="007D01BC"/>
    <w:rsid w:val="007D3F30"/>
    <w:rsid w:val="007D4479"/>
    <w:rsid w:val="007D4C85"/>
    <w:rsid w:val="007E03EA"/>
    <w:rsid w:val="007E0E7A"/>
    <w:rsid w:val="007E1795"/>
    <w:rsid w:val="007E25CA"/>
    <w:rsid w:val="007E476C"/>
    <w:rsid w:val="007E6706"/>
    <w:rsid w:val="007E691D"/>
    <w:rsid w:val="007F1686"/>
    <w:rsid w:val="007F23A9"/>
    <w:rsid w:val="007F3225"/>
    <w:rsid w:val="007F3E95"/>
    <w:rsid w:val="007F72B0"/>
    <w:rsid w:val="0080042D"/>
    <w:rsid w:val="008006AE"/>
    <w:rsid w:val="00801610"/>
    <w:rsid w:val="00801820"/>
    <w:rsid w:val="00802338"/>
    <w:rsid w:val="00804209"/>
    <w:rsid w:val="00806C2B"/>
    <w:rsid w:val="00812289"/>
    <w:rsid w:val="00830C2D"/>
    <w:rsid w:val="00831F1B"/>
    <w:rsid w:val="008323A0"/>
    <w:rsid w:val="0083620C"/>
    <w:rsid w:val="00836623"/>
    <w:rsid w:val="008374C7"/>
    <w:rsid w:val="00841848"/>
    <w:rsid w:val="008426BC"/>
    <w:rsid w:val="00842CF4"/>
    <w:rsid w:val="008448AD"/>
    <w:rsid w:val="008450C0"/>
    <w:rsid w:val="008469E6"/>
    <w:rsid w:val="0084740C"/>
    <w:rsid w:val="00854296"/>
    <w:rsid w:val="00854CDF"/>
    <w:rsid w:val="0086176F"/>
    <w:rsid w:val="00862E1B"/>
    <w:rsid w:val="00864811"/>
    <w:rsid w:val="00864E5A"/>
    <w:rsid w:val="0086516C"/>
    <w:rsid w:val="00865C0F"/>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3AF8"/>
    <w:rsid w:val="008A0DC3"/>
    <w:rsid w:val="008A4009"/>
    <w:rsid w:val="008A4B3B"/>
    <w:rsid w:val="008A4C99"/>
    <w:rsid w:val="008A52F8"/>
    <w:rsid w:val="008A59AD"/>
    <w:rsid w:val="008A6535"/>
    <w:rsid w:val="008A71CB"/>
    <w:rsid w:val="008B0293"/>
    <w:rsid w:val="008B0B6D"/>
    <w:rsid w:val="008B0E15"/>
    <w:rsid w:val="008B0ECE"/>
    <w:rsid w:val="008B11C8"/>
    <w:rsid w:val="008B2F18"/>
    <w:rsid w:val="008B31AB"/>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F63"/>
    <w:rsid w:val="008E258A"/>
    <w:rsid w:val="008E2D2B"/>
    <w:rsid w:val="008E3AD7"/>
    <w:rsid w:val="008E418B"/>
    <w:rsid w:val="008E787B"/>
    <w:rsid w:val="008F3390"/>
    <w:rsid w:val="008F388C"/>
    <w:rsid w:val="008F667C"/>
    <w:rsid w:val="00900BF5"/>
    <w:rsid w:val="00906EB0"/>
    <w:rsid w:val="009104D3"/>
    <w:rsid w:val="00912D35"/>
    <w:rsid w:val="009139C8"/>
    <w:rsid w:val="00913EF1"/>
    <w:rsid w:val="00921A5C"/>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24B"/>
    <w:rsid w:val="00957ED5"/>
    <w:rsid w:val="009629AA"/>
    <w:rsid w:val="00962FAD"/>
    <w:rsid w:val="009630E1"/>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CF6"/>
    <w:rsid w:val="009B1F0B"/>
    <w:rsid w:val="009B413D"/>
    <w:rsid w:val="009B608D"/>
    <w:rsid w:val="009C1D92"/>
    <w:rsid w:val="009C28BD"/>
    <w:rsid w:val="009C2CA4"/>
    <w:rsid w:val="009C7C59"/>
    <w:rsid w:val="009D0752"/>
    <w:rsid w:val="009D1D13"/>
    <w:rsid w:val="009D37E3"/>
    <w:rsid w:val="009D519E"/>
    <w:rsid w:val="009D7217"/>
    <w:rsid w:val="009D7865"/>
    <w:rsid w:val="009D78AB"/>
    <w:rsid w:val="009E259C"/>
    <w:rsid w:val="009E50B1"/>
    <w:rsid w:val="009E530D"/>
    <w:rsid w:val="009E6A96"/>
    <w:rsid w:val="009F2DBB"/>
    <w:rsid w:val="009F55F3"/>
    <w:rsid w:val="009F6675"/>
    <w:rsid w:val="009F7380"/>
    <w:rsid w:val="00A010B8"/>
    <w:rsid w:val="00A01479"/>
    <w:rsid w:val="00A041F7"/>
    <w:rsid w:val="00A04D7C"/>
    <w:rsid w:val="00A051F5"/>
    <w:rsid w:val="00A05C8A"/>
    <w:rsid w:val="00A05FA3"/>
    <w:rsid w:val="00A07107"/>
    <w:rsid w:val="00A07A7B"/>
    <w:rsid w:val="00A07DEA"/>
    <w:rsid w:val="00A12833"/>
    <w:rsid w:val="00A14B5B"/>
    <w:rsid w:val="00A15E81"/>
    <w:rsid w:val="00A1736C"/>
    <w:rsid w:val="00A20065"/>
    <w:rsid w:val="00A200E6"/>
    <w:rsid w:val="00A21656"/>
    <w:rsid w:val="00A21BA7"/>
    <w:rsid w:val="00A22E31"/>
    <w:rsid w:val="00A24223"/>
    <w:rsid w:val="00A25CB3"/>
    <w:rsid w:val="00A30AF1"/>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504E"/>
    <w:rsid w:val="00A725FA"/>
    <w:rsid w:val="00A7315E"/>
    <w:rsid w:val="00A744A3"/>
    <w:rsid w:val="00A74B4D"/>
    <w:rsid w:val="00A7566B"/>
    <w:rsid w:val="00A7734F"/>
    <w:rsid w:val="00A824BA"/>
    <w:rsid w:val="00A848E6"/>
    <w:rsid w:val="00A87526"/>
    <w:rsid w:val="00A9123A"/>
    <w:rsid w:val="00A9130B"/>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720A"/>
    <w:rsid w:val="00AC066D"/>
    <w:rsid w:val="00AC0AE4"/>
    <w:rsid w:val="00AC243E"/>
    <w:rsid w:val="00AC60FC"/>
    <w:rsid w:val="00AC7593"/>
    <w:rsid w:val="00AD02FC"/>
    <w:rsid w:val="00AD15F5"/>
    <w:rsid w:val="00AD2F47"/>
    <w:rsid w:val="00AD2FF0"/>
    <w:rsid w:val="00AD45AD"/>
    <w:rsid w:val="00AD70A1"/>
    <w:rsid w:val="00AE2DDF"/>
    <w:rsid w:val="00AE47E8"/>
    <w:rsid w:val="00AE6E26"/>
    <w:rsid w:val="00AE75D8"/>
    <w:rsid w:val="00AF007E"/>
    <w:rsid w:val="00AF1121"/>
    <w:rsid w:val="00AF3856"/>
    <w:rsid w:val="00AF435F"/>
    <w:rsid w:val="00AF5706"/>
    <w:rsid w:val="00AF576C"/>
    <w:rsid w:val="00AF7E79"/>
    <w:rsid w:val="00AF7EE8"/>
    <w:rsid w:val="00B00CB2"/>
    <w:rsid w:val="00B012D0"/>
    <w:rsid w:val="00B05A78"/>
    <w:rsid w:val="00B12049"/>
    <w:rsid w:val="00B12FBF"/>
    <w:rsid w:val="00B1325D"/>
    <w:rsid w:val="00B20A2E"/>
    <w:rsid w:val="00B2186D"/>
    <w:rsid w:val="00B278F6"/>
    <w:rsid w:val="00B306B4"/>
    <w:rsid w:val="00B313AC"/>
    <w:rsid w:val="00B32C51"/>
    <w:rsid w:val="00B34FAC"/>
    <w:rsid w:val="00B37944"/>
    <w:rsid w:val="00B508B3"/>
    <w:rsid w:val="00B513D9"/>
    <w:rsid w:val="00B51963"/>
    <w:rsid w:val="00B52D8C"/>
    <w:rsid w:val="00B6122E"/>
    <w:rsid w:val="00B6181A"/>
    <w:rsid w:val="00B6652A"/>
    <w:rsid w:val="00B6719D"/>
    <w:rsid w:val="00B70C98"/>
    <w:rsid w:val="00B72B02"/>
    <w:rsid w:val="00B734B7"/>
    <w:rsid w:val="00B77257"/>
    <w:rsid w:val="00B81570"/>
    <w:rsid w:val="00B81735"/>
    <w:rsid w:val="00B81AEE"/>
    <w:rsid w:val="00B84DFE"/>
    <w:rsid w:val="00B8586B"/>
    <w:rsid w:val="00B87089"/>
    <w:rsid w:val="00B90DB5"/>
    <w:rsid w:val="00B90FD7"/>
    <w:rsid w:val="00B92D35"/>
    <w:rsid w:val="00B92D8A"/>
    <w:rsid w:val="00B935DB"/>
    <w:rsid w:val="00B95ADA"/>
    <w:rsid w:val="00B9633B"/>
    <w:rsid w:val="00B97886"/>
    <w:rsid w:val="00BA2048"/>
    <w:rsid w:val="00BA2B93"/>
    <w:rsid w:val="00BA473C"/>
    <w:rsid w:val="00BA74E5"/>
    <w:rsid w:val="00BB07D4"/>
    <w:rsid w:val="00BB26D7"/>
    <w:rsid w:val="00BB2753"/>
    <w:rsid w:val="00BB30E6"/>
    <w:rsid w:val="00BB365F"/>
    <w:rsid w:val="00BB3721"/>
    <w:rsid w:val="00BB3B8C"/>
    <w:rsid w:val="00BB46FB"/>
    <w:rsid w:val="00BB6C36"/>
    <w:rsid w:val="00BC1944"/>
    <w:rsid w:val="00BC2A91"/>
    <w:rsid w:val="00BC3CF3"/>
    <w:rsid w:val="00BC3E31"/>
    <w:rsid w:val="00BC5FA2"/>
    <w:rsid w:val="00BD0102"/>
    <w:rsid w:val="00BD0AAE"/>
    <w:rsid w:val="00BD2C7D"/>
    <w:rsid w:val="00BD2CB0"/>
    <w:rsid w:val="00BD31E4"/>
    <w:rsid w:val="00BD37EF"/>
    <w:rsid w:val="00BD653E"/>
    <w:rsid w:val="00BD7333"/>
    <w:rsid w:val="00BE02F8"/>
    <w:rsid w:val="00BE24B7"/>
    <w:rsid w:val="00BE278F"/>
    <w:rsid w:val="00BE27FF"/>
    <w:rsid w:val="00BE3A98"/>
    <w:rsid w:val="00BE41BB"/>
    <w:rsid w:val="00BE4C61"/>
    <w:rsid w:val="00BF127D"/>
    <w:rsid w:val="00BF1744"/>
    <w:rsid w:val="00BF2295"/>
    <w:rsid w:val="00C002C9"/>
    <w:rsid w:val="00C04B00"/>
    <w:rsid w:val="00C113C3"/>
    <w:rsid w:val="00C21B83"/>
    <w:rsid w:val="00C249E6"/>
    <w:rsid w:val="00C26295"/>
    <w:rsid w:val="00C27250"/>
    <w:rsid w:val="00C27323"/>
    <w:rsid w:val="00C31BAE"/>
    <w:rsid w:val="00C3318E"/>
    <w:rsid w:val="00C33373"/>
    <w:rsid w:val="00C3502E"/>
    <w:rsid w:val="00C378AB"/>
    <w:rsid w:val="00C428AF"/>
    <w:rsid w:val="00C433DC"/>
    <w:rsid w:val="00C47B23"/>
    <w:rsid w:val="00C47D82"/>
    <w:rsid w:val="00C50DF4"/>
    <w:rsid w:val="00C5278E"/>
    <w:rsid w:val="00C53B5B"/>
    <w:rsid w:val="00C5525A"/>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4622"/>
    <w:rsid w:val="00C85E50"/>
    <w:rsid w:val="00C85F14"/>
    <w:rsid w:val="00C8656E"/>
    <w:rsid w:val="00C917D9"/>
    <w:rsid w:val="00C97C83"/>
    <w:rsid w:val="00CA2890"/>
    <w:rsid w:val="00CA5D09"/>
    <w:rsid w:val="00CB165B"/>
    <w:rsid w:val="00CB1FF8"/>
    <w:rsid w:val="00CB24DC"/>
    <w:rsid w:val="00CB3052"/>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5727"/>
    <w:rsid w:val="00D202CE"/>
    <w:rsid w:val="00D21442"/>
    <w:rsid w:val="00D21A85"/>
    <w:rsid w:val="00D223D3"/>
    <w:rsid w:val="00D23CBD"/>
    <w:rsid w:val="00D25318"/>
    <w:rsid w:val="00D303A3"/>
    <w:rsid w:val="00D324B1"/>
    <w:rsid w:val="00D347AF"/>
    <w:rsid w:val="00D3498E"/>
    <w:rsid w:val="00D35D75"/>
    <w:rsid w:val="00D400B3"/>
    <w:rsid w:val="00D40615"/>
    <w:rsid w:val="00D40D93"/>
    <w:rsid w:val="00D41C8B"/>
    <w:rsid w:val="00D42025"/>
    <w:rsid w:val="00D4269D"/>
    <w:rsid w:val="00D42798"/>
    <w:rsid w:val="00D475E6"/>
    <w:rsid w:val="00D50FD1"/>
    <w:rsid w:val="00D5186E"/>
    <w:rsid w:val="00D525A1"/>
    <w:rsid w:val="00D539F4"/>
    <w:rsid w:val="00D546DF"/>
    <w:rsid w:val="00D55C6F"/>
    <w:rsid w:val="00D57D59"/>
    <w:rsid w:val="00D623C9"/>
    <w:rsid w:val="00D636CF"/>
    <w:rsid w:val="00D63DAF"/>
    <w:rsid w:val="00D666C4"/>
    <w:rsid w:val="00D70239"/>
    <w:rsid w:val="00D73FC8"/>
    <w:rsid w:val="00D746D5"/>
    <w:rsid w:val="00D74767"/>
    <w:rsid w:val="00D77A81"/>
    <w:rsid w:val="00D80E7B"/>
    <w:rsid w:val="00D856C9"/>
    <w:rsid w:val="00D87A3A"/>
    <w:rsid w:val="00D87B8A"/>
    <w:rsid w:val="00D91DBD"/>
    <w:rsid w:val="00D92250"/>
    <w:rsid w:val="00D92DEF"/>
    <w:rsid w:val="00D93D60"/>
    <w:rsid w:val="00D978E2"/>
    <w:rsid w:val="00DA026B"/>
    <w:rsid w:val="00DA0373"/>
    <w:rsid w:val="00DA0A10"/>
    <w:rsid w:val="00DA23F1"/>
    <w:rsid w:val="00DA4E85"/>
    <w:rsid w:val="00DA51E4"/>
    <w:rsid w:val="00DA68FD"/>
    <w:rsid w:val="00DB48E3"/>
    <w:rsid w:val="00DB5687"/>
    <w:rsid w:val="00DB5A83"/>
    <w:rsid w:val="00DB64FF"/>
    <w:rsid w:val="00DC0F17"/>
    <w:rsid w:val="00DC1F40"/>
    <w:rsid w:val="00DC46A1"/>
    <w:rsid w:val="00DC499C"/>
    <w:rsid w:val="00DC71B2"/>
    <w:rsid w:val="00DC74B0"/>
    <w:rsid w:val="00DC7B29"/>
    <w:rsid w:val="00DD1943"/>
    <w:rsid w:val="00DD1EA7"/>
    <w:rsid w:val="00DD255E"/>
    <w:rsid w:val="00DD35FF"/>
    <w:rsid w:val="00DD66DC"/>
    <w:rsid w:val="00DE0156"/>
    <w:rsid w:val="00DE182D"/>
    <w:rsid w:val="00DE4164"/>
    <w:rsid w:val="00DE64DE"/>
    <w:rsid w:val="00DE686A"/>
    <w:rsid w:val="00DF0EC9"/>
    <w:rsid w:val="00DF17E1"/>
    <w:rsid w:val="00DF3C7D"/>
    <w:rsid w:val="00DF4611"/>
    <w:rsid w:val="00DF5878"/>
    <w:rsid w:val="00DF5E5C"/>
    <w:rsid w:val="00DF707A"/>
    <w:rsid w:val="00E00315"/>
    <w:rsid w:val="00E00453"/>
    <w:rsid w:val="00E01B30"/>
    <w:rsid w:val="00E0616A"/>
    <w:rsid w:val="00E07124"/>
    <w:rsid w:val="00E11B70"/>
    <w:rsid w:val="00E12849"/>
    <w:rsid w:val="00E13740"/>
    <w:rsid w:val="00E1391F"/>
    <w:rsid w:val="00E140DD"/>
    <w:rsid w:val="00E158E7"/>
    <w:rsid w:val="00E17064"/>
    <w:rsid w:val="00E17D4D"/>
    <w:rsid w:val="00E21CDD"/>
    <w:rsid w:val="00E2247D"/>
    <w:rsid w:val="00E2265C"/>
    <w:rsid w:val="00E23EFD"/>
    <w:rsid w:val="00E23FD5"/>
    <w:rsid w:val="00E2563E"/>
    <w:rsid w:val="00E2578D"/>
    <w:rsid w:val="00E25B94"/>
    <w:rsid w:val="00E26F32"/>
    <w:rsid w:val="00E304FD"/>
    <w:rsid w:val="00E3528E"/>
    <w:rsid w:val="00E3544D"/>
    <w:rsid w:val="00E36130"/>
    <w:rsid w:val="00E36B0A"/>
    <w:rsid w:val="00E37774"/>
    <w:rsid w:val="00E40766"/>
    <w:rsid w:val="00E40B2D"/>
    <w:rsid w:val="00E417FB"/>
    <w:rsid w:val="00E43E7D"/>
    <w:rsid w:val="00E441EA"/>
    <w:rsid w:val="00E4421F"/>
    <w:rsid w:val="00E44386"/>
    <w:rsid w:val="00E445BA"/>
    <w:rsid w:val="00E457D5"/>
    <w:rsid w:val="00E46F27"/>
    <w:rsid w:val="00E502E6"/>
    <w:rsid w:val="00E520BF"/>
    <w:rsid w:val="00E52C73"/>
    <w:rsid w:val="00E53A37"/>
    <w:rsid w:val="00E5771E"/>
    <w:rsid w:val="00E60BD2"/>
    <w:rsid w:val="00E60E62"/>
    <w:rsid w:val="00E61947"/>
    <w:rsid w:val="00E65CB6"/>
    <w:rsid w:val="00E66016"/>
    <w:rsid w:val="00E7069B"/>
    <w:rsid w:val="00E724E1"/>
    <w:rsid w:val="00E7443A"/>
    <w:rsid w:val="00E757E1"/>
    <w:rsid w:val="00E75F5B"/>
    <w:rsid w:val="00E8214A"/>
    <w:rsid w:val="00E84B9B"/>
    <w:rsid w:val="00E8582A"/>
    <w:rsid w:val="00E865D0"/>
    <w:rsid w:val="00E87615"/>
    <w:rsid w:val="00E91473"/>
    <w:rsid w:val="00E927CB"/>
    <w:rsid w:val="00E929DE"/>
    <w:rsid w:val="00E929F3"/>
    <w:rsid w:val="00E93D53"/>
    <w:rsid w:val="00E9694C"/>
    <w:rsid w:val="00EA043D"/>
    <w:rsid w:val="00EA0A56"/>
    <w:rsid w:val="00EA1D43"/>
    <w:rsid w:val="00EA2A06"/>
    <w:rsid w:val="00EA2F0F"/>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3C5"/>
    <w:rsid w:val="00EC79E1"/>
    <w:rsid w:val="00ED1317"/>
    <w:rsid w:val="00ED1FE8"/>
    <w:rsid w:val="00ED2C2D"/>
    <w:rsid w:val="00ED6ECC"/>
    <w:rsid w:val="00EE09F1"/>
    <w:rsid w:val="00EE1904"/>
    <w:rsid w:val="00EE243B"/>
    <w:rsid w:val="00EE32CC"/>
    <w:rsid w:val="00EE34FB"/>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53F8"/>
    <w:rsid w:val="00F357F7"/>
    <w:rsid w:val="00F360C1"/>
    <w:rsid w:val="00F4028F"/>
    <w:rsid w:val="00F44774"/>
    <w:rsid w:val="00F44961"/>
    <w:rsid w:val="00F44E82"/>
    <w:rsid w:val="00F464F9"/>
    <w:rsid w:val="00F50167"/>
    <w:rsid w:val="00F520F1"/>
    <w:rsid w:val="00F5213D"/>
    <w:rsid w:val="00F5765F"/>
    <w:rsid w:val="00F61F9F"/>
    <w:rsid w:val="00F64894"/>
    <w:rsid w:val="00F65D6E"/>
    <w:rsid w:val="00F66104"/>
    <w:rsid w:val="00F6750D"/>
    <w:rsid w:val="00F67F1B"/>
    <w:rsid w:val="00F72250"/>
    <w:rsid w:val="00F743A2"/>
    <w:rsid w:val="00F74912"/>
    <w:rsid w:val="00F74F8F"/>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6BE5"/>
    <w:rsid w:val="00FA73CE"/>
    <w:rsid w:val="00FB19E7"/>
    <w:rsid w:val="00FB2140"/>
    <w:rsid w:val="00FB2927"/>
    <w:rsid w:val="00FB5C9E"/>
    <w:rsid w:val="00FB76F9"/>
    <w:rsid w:val="00FB7CF3"/>
    <w:rsid w:val="00FC11BD"/>
    <w:rsid w:val="00FC1FAC"/>
    <w:rsid w:val="00FC22A9"/>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marchespublics.nc"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eader" Target="head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8ACC473308A5444092CAF1FE060E83FF"/>
        <w:category>
          <w:name w:val="Général"/>
          <w:gallery w:val="placeholder"/>
        </w:category>
        <w:types>
          <w:type w:val="bbPlcHdr"/>
        </w:types>
        <w:behaviors>
          <w:behavior w:val="content"/>
        </w:behaviors>
        <w:guid w:val="{CDF1D3F4-8B19-4E45-AE04-9424356CAF51}"/>
      </w:docPartPr>
      <w:docPartBody>
        <w:p w:rsidR="00AE4604" w:rsidRDefault="00AE4604">
          <w:pPr>
            <w:pStyle w:val="8ACC473308A5444092CAF1FE060E83FF"/>
          </w:pPr>
          <w:r w:rsidRPr="00D0203C">
            <w:rPr>
              <w:rStyle w:val="Textedelespacerserv"/>
            </w:rPr>
            <w:t>Choisissez un élément.</w:t>
          </w:r>
        </w:p>
      </w:docPartBody>
    </w:docPart>
    <w:docPart>
      <w:docPartPr>
        <w:name w:val="F5ED840B39B142B8906A2C3467FB5894"/>
        <w:category>
          <w:name w:val="Général"/>
          <w:gallery w:val="placeholder"/>
        </w:category>
        <w:types>
          <w:type w:val="bbPlcHdr"/>
        </w:types>
        <w:behaviors>
          <w:behavior w:val="content"/>
        </w:behaviors>
        <w:guid w:val="{8FE6F2D2-4FB3-4BCA-A89E-BC12C714CF8B}"/>
      </w:docPartPr>
      <w:docPartBody>
        <w:p w:rsidR="00AE4604" w:rsidRDefault="008B2FC6" w:rsidP="008B2FC6">
          <w:pPr>
            <w:pStyle w:val="F5ED840B39B142B8906A2C3467FB589412"/>
          </w:pPr>
          <w:r w:rsidRPr="00537822">
            <w:rPr>
              <w:color w:val="0070C0"/>
              <w:sz w:val="28"/>
              <w:szCs w:val="22"/>
            </w:rPr>
            <w:t>[Numéro à compléter]</w:t>
          </w:r>
        </w:p>
      </w:docPartBody>
    </w:docPart>
    <w:docPart>
      <w:docPartPr>
        <w:name w:val="B9F90912A6334F8581FC1CCED232D32A"/>
        <w:category>
          <w:name w:val="Général"/>
          <w:gallery w:val="placeholder"/>
        </w:category>
        <w:types>
          <w:type w:val="bbPlcHdr"/>
        </w:types>
        <w:behaviors>
          <w:behavior w:val="content"/>
        </w:behaviors>
        <w:guid w:val="{4DC2F6DA-3A6F-4E31-BD5F-8C6F49BB92A5}"/>
      </w:docPartPr>
      <w:docPartBody>
        <w:p w:rsidR="00AE4604" w:rsidRDefault="008B2FC6" w:rsidP="008B2FC6">
          <w:pPr>
            <w:pStyle w:val="B9F90912A6334F8581FC1CCED232D32A9"/>
          </w:pPr>
          <w:r w:rsidRPr="00D57D59">
            <w:rPr>
              <w:sz w:val="28"/>
              <w:szCs w:val="22"/>
            </w:rPr>
            <w:t xml:space="preserve">OBJET DE L’APPEL </w:t>
          </w:r>
          <w:r>
            <w:rPr>
              <w:sz w:val="28"/>
              <w:szCs w:val="22"/>
            </w:rPr>
            <w:t>PUBLIC A CONCURRENCE.</w:t>
          </w:r>
        </w:p>
      </w:docPartBody>
    </w:docPart>
    <w:docPart>
      <w:docPartPr>
        <w:name w:val="6B32F40C8B5F4C2AA513C7A7C8C7098D"/>
        <w:category>
          <w:name w:val="Général"/>
          <w:gallery w:val="placeholder"/>
        </w:category>
        <w:types>
          <w:type w:val="bbPlcHdr"/>
        </w:types>
        <w:behaviors>
          <w:behavior w:val="content"/>
        </w:behaviors>
        <w:guid w:val="{ADC8102A-C684-4474-BE17-BCDF6F0B9B6B}"/>
      </w:docPartPr>
      <w:docPartBody>
        <w:p w:rsidR="00AE4604" w:rsidRDefault="00386912" w:rsidP="00386912">
          <w:pPr>
            <w:pStyle w:val="6B32F40C8B5F4C2AA513C7A7C8C7098D2"/>
          </w:pPr>
          <w:r w:rsidRPr="00D57D59">
            <w:rPr>
              <w:szCs w:val="22"/>
            </w:rPr>
            <w:t>OBJET DE L’APPEL D’OFFRES</w:t>
          </w:r>
        </w:p>
      </w:docPartBody>
    </w:docPart>
    <w:docPart>
      <w:docPartPr>
        <w:name w:val="94DDD564216B42E6881F77F48C3FE7F4"/>
        <w:category>
          <w:name w:val="Général"/>
          <w:gallery w:val="placeholder"/>
        </w:category>
        <w:types>
          <w:type w:val="bbPlcHdr"/>
        </w:types>
        <w:behaviors>
          <w:behavior w:val="content"/>
        </w:behaviors>
        <w:guid w:val="{7EFF164B-6AA0-4CF7-8500-FD7E799F9985}"/>
      </w:docPartPr>
      <w:docPartBody>
        <w:p w:rsidR="00AE4604" w:rsidRDefault="00386912" w:rsidP="00386912">
          <w:pPr>
            <w:pStyle w:val="94DDD564216B42E6881F77F48C3FE7F42"/>
          </w:pPr>
          <w:r w:rsidRPr="00D57D59">
            <w:rPr>
              <w:szCs w:val="22"/>
            </w:rPr>
            <w:t>OBJET DE L’APPEL D’OFFRES</w:t>
          </w:r>
        </w:p>
      </w:docPartBody>
    </w:docPart>
    <w:docPart>
      <w:docPartPr>
        <w:name w:val="4F4F57F4E185414690236370B2EE44FB"/>
        <w:category>
          <w:name w:val="Général"/>
          <w:gallery w:val="placeholder"/>
        </w:category>
        <w:types>
          <w:type w:val="bbPlcHdr"/>
        </w:types>
        <w:behaviors>
          <w:behavior w:val="content"/>
        </w:behaviors>
        <w:guid w:val="{9A2BDDC6-C234-468D-8037-99D0EC19F397}"/>
      </w:docPartPr>
      <w:docPartBody>
        <w:p w:rsidR="00AE4604" w:rsidRDefault="008B2FC6" w:rsidP="008B2FC6">
          <w:pPr>
            <w:pStyle w:val="4F4F57F4E185414690236370B2EE44FB9"/>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B519B264A0444C5D980588DB00489328"/>
        <w:category>
          <w:name w:val="Général"/>
          <w:gallery w:val="placeholder"/>
        </w:category>
        <w:types>
          <w:type w:val="bbPlcHdr"/>
        </w:types>
        <w:behaviors>
          <w:behavior w:val="content"/>
        </w:behaviors>
        <w:guid w:val="{A9BA6B43-4421-4C46-94CB-301565486BF5}"/>
      </w:docPartPr>
      <w:docPartBody>
        <w:p w:rsidR="00AE4604" w:rsidRDefault="00386912" w:rsidP="00386912">
          <w:pPr>
            <w:pStyle w:val="B519B264A0444C5D980588DB004893282"/>
          </w:pPr>
          <w:r w:rsidRPr="00D57D59">
            <w:rPr>
              <w:color w:val="808080" w:themeColor="background1" w:themeShade="80"/>
              <w:sz w:val="18"/>
              <w:szCs w:val="18"/>
            </w:rPr>
            <w:t>OBJET DE L’APPEL D’OFFRES</w:t>
          </w:r>
        </w:p>
      </w:docPartBody>
    </w:docPart>
    <w:docPart>
      <w:docPartPr>
        <w:name w:val="2311DF352DA44B30A4DE028832252CDD"/>
        <w:category>
          <w:name w:val="Général"/>
          <w:gallery w:val="placeholder"/>
        </w:category>
        <w:types>
          <w:type w:val="bbPlcHdr"/>
        </w:types>
        <w:behaviors>
          <w:behavior w:val="content"/>
        </w:behaviors>
        <w:guid w:val="{9343E90C-F4A4-44C1-8D6D-C9ED6E572FC0}"/>
      </w:docPartPr>
      <w:docPartBody>
        <w:p w:rsidR="00AE4604" w:rsidRDefault="00386912" w:rsidP="00386912">
          <w:pPr>
            <w:pStyle w:val="2311DF352DA44B30A4DE028832252CDD2"/>
          </w:pPr>
          <w:r w:rsidRPr="00D57D59">
            <w:rPr>
              <w:color w:val="808080" w:themeColor="background1" w:themeShade="80"/>
              <w:sz w:val="18"/>
              <w:szCs w:val="18"/>
            </w:rPr>
            <w:t>OBJET DE L’APPEL D’OFFRES</w:t>
          </w:r>
        </w:p>
      </w:docPartBody>
    </w:docPart>
    <w:docPart>
      <w:docPartPr>
        <w:name w:val="8AC662CCD75A49479DA9B9790FDAD588"/>
        <w:category>
          <w:name w:val="Général"/>
          <w:gallery w:val="placeholder"/>
        </w:category>
        <w:types>
          <w:type w:val="bbPlcHdr"/>
        </w:types>
        <w:behaviors>
          <w:behavior w:val="content"/>
        </w:behaviors>
        <w:guid w:val="{F367A1A7-0DD2-4CE6-A6DA-4BBC25E26BCF}"/>
      </w:docPartPr>
      <w:docPartBody>
        <w:p w:rsidR="00AE4604" w:rsidRDefault="00386912" w:rsidP="00386912">
          <w:pPr>
            <w:pStyle w:val="8AC662CCD75A49479DA9B9790FDAD5882"/>
          </w:pPr>
          <w:r w:rsidRPr="00D57D59">
            <w:rPr>
              <w:color w:val="808080" w:themeColor="background1" w:themeShade="80"/>
              <w:sz w:val="18"/>
              <w:szCs w:val="18"/>
            </w:rPr>
            <w:t>OBJET DE L’APPEL D’OFFRES</w:t>
          </w:r>
        </w:p>
      </w:docPartBody>
    </w:docPart>
    <w:docPart>
      <w:docPartPr>
        <w:name w:val="576F7DED16B34CC28F8B53B095B09DDF"/>
        <w:category>
          <w:name w:val="Général"/>
          <w:gallery w:val="placeholder"/>
        </w:category>
        <w:types>
          <w:type w:val="bbPlcHdr"/>
        </w:types>
        <w:behaviors>
          <w:behavior w:val="content"/>
        </w:behaviors>
        <w:guid w:val="{D28EF7ED-7398-4580-8990-C4EE80595B4A}"/>
      </w:docPartPr>
      <w:docPartBody>
        <w:p w:rsidR="00D620F3" w:rsidRDefault="00D620F3" w:rsidP="00D620F3">
          <w:pPr>
            <w:pStyle w:val="576F7DED16B34CC28F8B53B095B09DDF"/>
          </w:pPr>
          <w:r>
            <w:rPr>
              <w:b/>
              <w:sz w:val="27"/>
              <w:szCs w:val="27"/>
            </w:rPr>
            <w:t>OBJET DE L’APPEL D’OFFRES</w:t>
          </w:r>
        </w:p>
      </w:docPartBody>
    </w:docPart>
    <w:docPart>
      <w:docPartPr>
        <w:name w:val="93DAB4B83533434D8A792DF7F7DA3041"/>
        <w:category>
          <w:name w:val="Général"/>
          <w:gallery w:val="placeholder"/>
        </w:category>
        <w:types>
          <w:type w:val="bbPlcHdr"/>
        </w:types>
        <w:behaviors>
          <w:behavior w:val="content"/>
        </w:behaviors>
        <w:guid w:val="{FD2310B3-0145-4C16-AF83-7233379A010B}"/>
      </w:docPartPr>
      <w:docPartBody>
        <w:p w:rsidR="00386912" w:rsidRDefault="008B2FC6" w:rsidP="008B2FC6">
          <w:pPr>
            <w:pStyle w:val="93DAB4B83533434D8A792DF7F7DA3041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A940B144D6AB46CBB4698843DD543CF9"/>
        <w:category>
          <w:name w:val="Général"/>
          <w:gallery w:val="placeholder"/>
        </w:category>
        <w:types>
          <w:type w:val="bbPlcHdr"/>
        </w:types>
        <w:behaviors>
          <w:behavior w:val="content"/>
        </w:behaviors>
        <w:guid w:val="{0211CBB6-B2E2-4495-8ABC-F845F339B748}"/>
      </w:docPartPr>
      <w:docPartBody>
        <w:p w:rsidR="00386912" w:rsidRDefault="008B2FC6" w:rsidP="008B2FC6">
          <w:pPr>
            <w:pStyle w:val="A940B144D6AB46CBB4698843DD543CF9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5D4DD91B6E084C4AB9F92D2C4BBA8015"/>
        <w:category>
          <w:name w:val="Général"/>
          <w:gallery w:val="placeholder"/>
        </w:category>
        <w:types>
          <w:type w:val="bbPlcHdr"/>
        </w:types>
        <w:behaviors>
          <w:behavior w:val="content"/>
        </w:behaviors>
        <w:guid w:val="{BEF958F6-8E4C-4C0C-BE83-C4B304C29681}"/>
      </w:docPartPr>
      <w:docPartBody>
        <w:p w:rsidR="00201568" w:rsidRDefault="008B2FC6" w:rsidP="008B2FC6">
          <w:pPr>
            <w:pStyle w:val="5D4DD91B6E084C4AB9F92D2C4BBA80156"/>
          </w:pPr>
          <w:r w:rsidRPr="004E1EB0">
            <w:rPr>
              <w:rStyle w:val="Textedelespacerserv"/>
              <w:color w:val="0070C0"/>
              <w:szCs w:val="22"/>
            </w:rPr>
            <w:t>Choisissez un élément.</w:t>
          </w:r>
        </w:p>
      </w:docPartBody>
    </w:docPart>
    <w:docPart>
      <w:docPartPr>
        <w:name w:val="D32E0CA33FB44DDAA21751644A226F6B"/>
        <w:category>
          <w:name w:val="Général"/>
          <w:gallery w:val="placeholder"/>
        </w:category>
        <w:types>
          <w:type w:val="bbPlcHdr"/>
        </w:types>
        <w:behaviors>
          <w:behavior w:val="content"/>
        </w:behaviors>
        <w:guid w:val="{2E3977F0-DE81-4154-96EE-E4EF9AFEDA0E}"/>
      </w:docPartPr>
      <w:docPartBody>
        <w:p w:rsidR="00201568" w:rsidRDefault="008B2FC6" w:rsidP="008B2FC6">
          <w:pPr>
            <w:pStyle w:val="D32E0CA33FB44DDAA21751644A226F6B6"/>
          </w:pPr>
          <w:r w:rsidRPr="004E1EB0">
            <w:rPr>
              <w:rStyle w:val="Textedelespacerserv"/>
              <w:color w:val="0070C0"/>
            </w:rPr>
            <w:t>Choisissez un élément.</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8E7F08DEC6994F4CA813FF8AF9A2E15F"/>
        <w:category>
          <w:name w:val="Général"/>
          <w:gallery w:val="placeholder"/>
        </w:category>
        <w:types>
          <w:type w:val="bbPlcHdr"/>
        </w:types>
        <w:behaviors>
          <w:behavior w:val="content"/>
        </w:behaviors>
        <w:guid w:val="{A9B14DC3-3DC4-45E2-9A0D-E6F7A449F936}"/>
      </w:docPartPr>
      <w:docPartBody>
        <w:p w:rsidR="00326F3A" w:rsidRDefault="00326F3A" w:rsidP="00326F3A">
          <w:pPr>
            <w:pStyle w:val="8E7F08DEC6994F4CA813FF8AF9A2E15F"/>
          </w:pPr>
          <w:r>
            <w:rPr>
              <w:color w:val="0070C0"/>
            </w:rPr>
            <w:t>[</w:t>
          </w:r>
          <w:r>
            <w:rPr>
              <w:rStyle w:val="Textedelespacerserv"/>
              <w:color w:val="0070C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76949"/>
    <w:rsid w:val="001B6B33"/>
    <w:rsid w:val="00201568"/>
    <w:rsid w:val="002130B8"/>
    <w:rsid w:val="0022404D"/>
    <w:rsid w:val="00250082"/>
    <w:rsid w:val="00326F3A"/>
    <w:rsid w:val="00386912"/>
    <w:rsid w:val="00475B15"/>
    <w:rsid w:val="004C204B"/>
    <w:rsid w:val="004D4D95"/>
    <w:rsid w:val="00503C21"/>
    <w:rsid w:val="00511F9C"/>
    <w:rsid w:val="006C3860"/>
    <w:rsid w:val="006D40FF"/>
    <w:rsid w:val="006D687C"/>
    <w:rsid w:val="007075FD"/>
    <w:rsid w:val="00760040"/>
    <w:rsid w:val="00773F68"/>
    <w:rsid w:val="00797C53"/>
    <w:rsid w:val="00811CD8"/>
    <w:rsid w:val="00816300"/>
    <w:rsid w:val="00893D6B"/>
    <w:rsid w:val="008B2FC6"/>
    <w:rsid w:val="009142BB"/>
    <w:rsid w:val="00AE4604"/>
    <w:rsid w:val="00B2558F"/>
    <w:rsid w:val="00BB65C4"/>
    <w:rsid w:val="00D620F3"/>
    <w:rsid w:val="00D6223B"/>
    <w:rsid w:val="00D75C7A"/>
    <w:rsid w:val="00E707F8"/>
    <w:rsid w:val="00F12919"/>
    <w:rsid w:val="00F42A87"/>
    <w:rsid w:val="00F73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326F3A"/>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B7ABF8E579C74374A8735E4963C5E5EF">
    <w:name w:val="B7ABF8E579C74374A8735E4963C5E5EF"/>
    <w:rsid w:val="009142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8939-5250-41E2-B84E-13EF7693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160</TotalTime>
  <Pages>18</Pages>
  <Words>6299</Words>
  <Characters>34647</Characters>
  <Application>Microsoft Office Word</Application>
  <DocSecurity>0</DocSecurity>
  <Lines>288</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Maurane Malaval</cp:lastModifiedBy>
  <cp:revision>82</cp:revision>
  <cp:lastPrinted>2018-05-04T06:25:00Z</cp:lastPrinted>
  <dcterms:created xsi:type="dcterms:W3CDTF">2025-02-28T03:10:00Z</dcterms:created>
  <dcterms:modified xsi:type="dcterms:W3CDTF">2026-02-22T21:39:00Z</dcterms:modified>
</cp:coreProperties>
</file>